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149" w:rsidRDefault="00682149"/>
    <w:p w:rsidR="00A136C9" w:rsidRPr="00185445" w:rsidRDefault="00A136C9"/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185445" w:rsidRPr="00185445" w:rsidTr="00F85F8D">
        <w:tc>
          <w:tcPr>
            <w:tcW w:w="4785" w:type="dxa"/>
            <w:gridSpan w:val="3"/>
          </w:tcPr>
          <w:p w:rsidR="00F85F8D" w:rsidRPr="00185445" w:rsidRDefault="00F85F8D" w:rsidP="00C93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185445">
              <w:rPr>
                <w:rFonts w:ascii="Times New Roman" w:hAnsi="Times New Roman"/>
                <w:bCs/>
                <w:lang w:eastAsia="ru-RU"/>
              </w:rPr>
              <w:t>УТВЕРЖДАЮ</w:t>
            </w:r>
          </w:p>
        </w:tc>
      </w:tr>
      <w:tr w:rsidR="00185445" w:rsidRPr="00185445" w:rsidTr="00F85F8D">
        <w:tc>
          <w:tcPr>
            <w:tcW w:w="4785" w:type="dxa"/>
            <w:gridSpan w:val="3"/>
          </w:tcPr>
          <w:p w:rsidR="00F85F8D" w:rsidRPr="00185445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185445">
              <w:rPr>
                <w:rFonts w:ascii="Times New Roman" w:hAnsi="Times New Roman"/>
                <w:bCs/>
                <w:lang w:eastAsia="ru-RU"/>
              </w:rPr>
              <w:t>Начальник Межрайонной инспекции</w:t>
            </w:r>
          </w:p>
        </w:tc>
      </w:tr>
      <w:tr w:rsidR="00185445" w:rsidRPr="00185445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Pr="00185445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185445">
              <w:rPr>
                <w:rFonts w:ascii="Times New Roman" w:hAnsi="Times New Roman"/>
                <w:bCs/>
                <w:lang w:eastAsia="ru-RU"/>
              </w:rPr>
              <w:t xml:space="preserve">Федеральной налоговой службы №46 </w:t>
            </w:r>
          </w:p>
          <w:p w:rsidR="00F85F8D" w:rsidRPr="00185445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185445">
              <w:rPr>
                <w:rFonts w:ascii="Times New Roman" w:hAnsi="Times New Roman"/>
                <w:bCs/>
                <w:lang w:eastAsia="ru-RU"/>
              </w:rPr>
              <w:t>по г. Москве</w:t>
            </w:r>
          </w:p>
        </w:tc>
      </w:tr>
      <w:tr w:rsidR="00185445" w:rsidRPr="00185445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185445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18544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185445" w:rsidRPr="00185445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185445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71" w:type="dxa"/>
          </w:tcPr>
          <w:p w:rsidR="00F85F8D" w:rsidRPr="00185445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185445" w:rsidRDefault="00307AC1" w:rsidP="00307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proofErr w:type="spellStart"/>
            <w:r w:rsidRPr="00185445">
              <w:rPr>
                <w:rFonts w:ascii="Times New Roman" w:hAnsi="Times New Roman"/>
                <w:bCs/>
                <w:lang w:eastAsia="ru-RU"/>
              </w:rPr>
              <w:t>Артёмо</w:t>
            </w:r>
            <w:r w:rsidR="00F85F8D" w:rsidRPr="00185445">
              <w:rPr>
                <w:rFonts w:ascii="Times New Roman" w:hAnsi="Times New Roman"/>
                <w:bCs/>
                <w:lang w:eastAsia="ru-RU"/>
              </w:rPr>
              <w:t>ва</w:t>
            </w:r>
            <w:proofErr w:type="spellEnd"/>
            <w:r w:rsidR="00F85F8D" w:rsidRPr="00185445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r w:rsidRPr="00185445">
              <w:rPr>
                <w:rFonts w:ascii="Times New Roman" w:hAnsi="Times New Roman"/>
                <w:bCs/>
                <w:lang w:eastAsia="ru-RU"/>
              </w:rPr>
              <w:t>Т</w:t>
            </w:r>
            <w:r w:rsidR="00F85F8D" w:rsidRPr="00185445">
              <w:rPr>
                <w:rFonts w:ascii="Times New Roman" w:hAnsi="Times New Roman"/>
                <w:bCs/>
                <w:lang w:eastAsia="ru-RU"/>
              </w:rPr>
              <w:t>.</w:t>
            </w:r>
            <w:r w:rsidRPr="00185445">
              <w:rPr>
                <w:rFonts w:ascii="Times New Roman" w:hAnsi="Times New Roman"/>
                <w:bCs/>
                <w:lang w:eastAsia="ru-RU"/>
              </w:rPr>
              <w:t>Е</w:t>
            </w:r>
            <w:r w:rsidR="00F85F8D" w:rsidRPr="00185445">
              <w:rPr>
                <w:rFonts w:ascii="Times New Roman" w:hAnsi="Times New Roman"/>
                <w:bCs/>
                <w:lang w:eastAsia="ru-RU"/>
              </w:rPr>
              <w:t>.</w:t>
            </w:r>
          </w:p>
        </w:tc>
      </w:tr>
      <w:tr w:rsidR="00185445" w:rsidRPr="00185445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185445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18544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185445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185445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18544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185445" w:rsidRPr="00185445" w:rsidTr="00F85F8D">
        <w:trPr>
          <w:trHeight w:val="95"/>
        </w:trPr>
        <w:tc>
          <w:tcPr>
            <w:tcW w:w="4785" w:type="dxa"/>
            <w:gridSpan w:val="3"/>
          </w:tcPr>
          <w:p w:rsidR="00F85F8D" w:rsidRPr="00185445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185445" w:rsidRPr="00185445" w:rsidTr="00F85F8D">
        <w:tc>
          <w:tcPr>
            <w:tcW w:w="4785" w:type="dxa"/>
            <w:gridSpan w:val="3"/>
          </w:tcPr>
          <w:p w:rsidR="00F85F8D" w:rsidRPr="00185445" w:rsidRDefault="00F85F8D" w:rsidP="00410D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185445">
              <w:rPr>
                <w:rFonts w:ascii="Times New Roman" w:hAnsi="Times New Roman"/>
                <w:bCs/>
                <w:lang w:eastAsia="ru-RU"/>
              </w:rPr>
              <w:t>от «___</w:t>
            </w:r>
            <w:r w:rsidR="001500BA" w:rsidRPr="00185445">
              <w:rPr>
                <w:rFonts w:ascii="Times New Roman" w:hAnsi="Times New Roman"/>
                <w:bCs/>
                <w:lang w:eastAsia="ru-RU"/>
              </w:rPr>
              <w:t>_» _</w:t>
            </w:r>
            <w:r w:rsidRPr="00185445">
              <w:rPr>
                <w:rFonts w:ascii="Times New Roman" w:hAnsi="Times New Roman"/>
                <w:bCs/>
                <w:lang w:eastAsia="ru-RU"/>
              </w:rPr>
              <w:t>_________ 20</w:t>
            </w:r>
            <w:r w:rsidR="00307AC1" w:rsidRPr="00185445">
              <w:rPr>
                <w:rFonts w:ascii="Times New Roman" w:hAnsi="Times New Roman"/>
                <w:bCs/>
                <w:lang w:eastAsia="ru-RU"/>
              </w:rPr>
              <w:t>2</w:t>
            </w:r>
            <w:r w:rsidR="00410D5A">
              <w:rPr>
                <w:rFonts w:ascii="Times New Roman" w:hAnsi="Times New Roman"/>
                <w:bCs/>
                <w:lang w:eastAsia="ru-RU"/>
              </w:rPr>
              <w:t>3</w:t>
            </w:r>
            <w:r w:rsidRPr="00185445">
              <w:rPr>
                <w:rFonts w:ascii="Times New Roman" w:hAnsi="Times New Roman"/>
                <w:bCs/>
                <w:lang w:eastAsia="ru-RU"/>
              </w:rPr>
              <w:t xml:space="preserve"> г.</w:t>
            </w:r>
          </w:p>
        </w:tc>
      </w:tr>
    </w:tbl>
    <w:p w:rsidR="00DF06E7" w:rsidRPr="00185445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DF06E7" w:rsidRPr="00185445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185445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185445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185445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185445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185445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185445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185445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18544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Должностной регламент</w:t>
      </w:r>
    </w:p>
    <w:p w:rsidR="00E23ECB" w:rsidRPr="00185445" w:rsidRDefault="00181250" w:rsidP="00E23ECB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185445">
        <w:rPr>
          <w:rFonts w:ascii="Times New Roman" w:hAnsi="Times New Roman" w:cs="Times New Roman"/>
          <w:b/>
          <w:sz w:val="26"/>
          <w:szCs w:val="26"/>
          <w:u w:val="single"/>
        </w:rPr>
        <w:t>Главного государственного налогового инспектора отдела работы с заявителями №1</w:t>
      </w:r>
      <w:r w:rsidR="00E23ECB" w:rsidRPr="00185445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185445" w:rsidRDefault="00E23ECB" w:rsidP="00736AF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85445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185445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</w:t>
      </w:r>
      <w:r w:rsidR="005108FF" w:rsidRPr="00185445">
        <w:rPr>
          <w:rFonts w:ascii="Times New Roman" w:hAnsi="Times New Roman" w:cs="Times New Roman"/>
          <w:b/>
          <w:sz w:val="26"/>
          <w:szCs w:val="26"/>
        </w:rPr>
        <w:t>службы №</w:t>
      </w:r>
      <w:r w:rsidRPr="00185445">
        <w:rPr>
          <w:rFonts w:ascii="Times New Roman" w:hAnsi="Times New Roman" w:cs="Times New Roman"/>
          <w:b/>
          <w:sz w:val="26"/>
          <w:szCs w:val="26"/>
        </w:rPr>
        <w:t xml:space="preserve"> 46 по г. Москве</w:t>
      </w:r>
    </w:p>
    <w:p w:rsidR="002E46C3" w:rsidRPr="00185445" w:rsidRDefault="002E46C3" w:rsidP="002E46C3">
      <w:pPr>
        <w:sectPr w:rsidR="002E46C3" w:rsidRPr="00185445" w:rsidSect="00D418A0">
          <w:headerReference w:type="default" r:id="rId8"/>
          <w:pgSz w:w="11906" w:h="16838"/>
          <w:pgMar w:top="567" w:right="707" w:bottom="567" w:left="1134" w:header="708" w:footer="708" w:gutter="0"/>
          <w:cols w:space="708"/>
          <w:titlePg/>
          <w:docGrid w:linePitch="360"/>
        </w:sectPr>
      </w:pPr>
    </w:p>
    <w:p w:rsidR="00DF06E7" w:rsidRPr="00E74C2B" w:rsidRDefault="002E46C3" w:rsidP="002E46C3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</w:t>
      </w:r>
      <w:r w:rsidRPr="00E74C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. </w:t>
      </w:r>
      <w:r w:rsidR="00DF06E7" w:rsidRPr="00E74C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DF06E7" w:rsidRPr="00E74C2B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181250" w:rsidRPr="00E74C2B" w:rsidRDefault="00181250" w:rsidP="006E11EF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Pr="00E74C2B">
        <w:rPr>
          <w:rFonts w:ascii="Times New Roman" w:hAnsi="Times New Roman" w:cs="Times New Roman"/>
          <w:sz w:val="26"/>
          <w:szCs w:val="26"/>
          <w:u w:val="single"/>
        </w:rPr>
        <w:t xml:space="preserve">главного государственного налогового инспектора отдела работы </w:t>
      </w:r>
      <w:r w:rsidR="009F7F58">
        <w:rPr>
          <w:rFonts w:ascii="Times New Roman" w:hAnsi="Times New Roman" w:cs="Times New Roman"/>
          <w:sz w:val="26"/>
          <w:szCs w:val="26"/>
          <w:u w:val="single"/>
        </w:rPr>
        <w:br/>
      </w:r>
      <w:r w:rsidRPr="00E74C2B">
        <w:rPr>
          <w:rFonts w:ascii="Times New Roman" w:hAnsi="Times New Roman" w:cs="Times New Roman"/>
          <w:sz w:val="26"/>
          <w:szCs w:val="26"/>
          <w:u w:val="single"/>
        </w:rPr>
        <w:t>с заявителями №1</w:t>
      </w:r>
      <w:r w:rsidRPr="00E74C2B">
        <w:rPr>
          <w:rFonts w:ascii="Times New Roman" w:hAnsi="Times New Roman" w:cs="Times New Roman"/>
          <w:sz w:val="26"/>
          <w:szCs w:val="26"/>
        </w:rPr>
        <w:t xml:space="preserve"> </w:t>
      </w:r>
      <w:r w:rsidRPr="00E74C2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Межрайонной инспекции Федеральной налоговой службы № 46 </w:t>
      </w:r>
      <w:r w:rsidR="009F7F58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br/>
      </w:r>
      <w:r w:rsidRPr="00E74C2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по г. Москве (далее</w:t>
      </w:r>
      <w:r w:rsidRPr="00E74C2B">
        <w:rPr>
          <w:rFonts w:ascii="Times New Roman" w:hAnsi="Times New Roman" w:cs="Times New Roman"/>
          <w:sz w:val="26"/>
          <w:szCs w:val="26"/>
        </w:rPr>
        <w:t xml:space="preserve"> – главный государственный налоговый инспектор) относится </w:t>
      </w:r>
      <w:r w:rsidR="009F7F58">
        <w:rPr>
          <w:rFonts w:ascii="Times New Roman" w:hAnsi="Times New Roman" w:cs="Times New Roman"/>
          <w:sz w:val="26"/>
          <w:szCs w:val="26"/>
        </w:rPr>
        <w:br/>
      </w:r>
      <w:r w:rsidRPr="00E74C2B">
        <w:rPr>
          <w:rFonts w:ascii="Times New Roman" w:hAnsi="Times New Roman" w:cs="Times New Roman"/>
          <w:sz w:val="26"/>
          <w:szCs w:val="26"/>
        </w:rPr>
        <w:t xml:space="preserve">к </w:t>
      </w:r>
      <w:r w:rsidRPr="00E74C2B">
        <w:rPr>
          <w:rFonts w:ascii="Times New Roman" w:hAnsi="Times New Roman" w:cs="Times New Roman"/>
          <w:sz w:val="26"/>
          <w:szCs w:val="26"/>
          <w:u w:val="single"/>
        </w:rPr>
        <w:t>ведущей группе</w:t>
      </w:r>
      <w:r w:rsidRPr="00E74C2B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Pr="00E74C2B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Pr="00E74C2B">
        <w:rPr>
          <w:rFonts w:ascii="Times New Roman" w:hAnsi="Times New Roman" w:cs="Times New Roman"/>
          <w:sz w:val="26"/>
          <w:szCs w:val="26"/>
        </w:rPr>
        <w:t>».</w:t>
      </w:r>
    </w:p>
    <w:p w:rsidR="00181250" w:rsidRPr="00E74C2B" w:rsidRDefault="00181250" w:rsidP="006E11E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Pr="00E74C2B">
        <w:rPr>
          <w:rFonts w:ascii="Times New Roman" w:hAnsi="Times New Roman" w:cs="Times New Roman"/>
          <w:sz w:val="26"/>
          <w:szCs w:val="26"/>
          <w:u w:val="single"/>
        </w:rPr>
        <w:t>11-3-3-094</w:t>
      </w:r>
      <w:r w:rsidRPr="00E74C2B">
        <w:rPr>
          <w:rFonts w:ascii="Times New Roman" w:hAnsi="Times New Roman" w:cs="Times New Roman"/>
          <w:bCs/>
          <w:sz w:val="26"/>
          <w:szCs w:val="26"/>
        </w:rPr>
        <w:t>.</w:t>
      </w:r>
    </w:p>
    <w:p w:rsidR="006E11EF" w:rsidRPr="00E74C2B" w:rsidRDefault="00181250" w:rsidP="006E11EF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  <w:lang w:eastAsia="ru-RU"/>
        </w:rPr>
        <w:t xml:space="preserve">Область профессиональной служебной деятельности </w:t>
      </w:r>
      <w:r w:rsidRPr="00E74C2B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Pr="00E74C2B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Pr="00E74C2B">
        <w:rPr>
          <w:rFonts w:ascii="Times New Roman" w:hAnsi="Times New Roman" w:cs="Times New Roman"/>
          <w:sz w:val="26"/>
          <w:szCs w:val="26"/>
          <w:u w:val="single"/>
        </w:rPr>
        <w:t>Регулирование налоговой деятельности</w:t>
      </w:r>
      <w:r w:rsidRPr="00E74C2B">
        <w:rPr>
          <w:rFonts w:ascii="Times New Roman" w:hAnsi="Times New Roman" w:cs="Times New Roman"/>
          <w:sz w:val="26"/>
          <w:szCs w:val="26"/>
        </w:rPr>
        <w:t>.</w:t>
      </w:r>
    </w:p>
    <w:p w:rsidR="006E11EF" w:rsidRPr="00E74C2B" w:rsidRDefault="00181250" w:rsidP="006E11EF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  <w:lang w:eastAsia="ru-RU"/>
        </w:rPr>
        <w:t xml:space="preserve">Вид профессиональной служебной деятельности </w:t>
      </w:r>
      <w:r w:rsidRPr="00E74C2B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инспектора:</w:t>
      </w:r>
      <w:r w:rsidRPr="00E74C2B">
        <w:rPr>
          <w:sz w:val="26"/>
          <w:szCs w:val="26"/>
        </w:rPr>
        <w:t xml:space="preserve"> </w:t>
      </w:r>
      <w:r w:rsidRPr="00E74C2B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Pr="00E74C2B">
        <w:rPr>
          <w:rFonts w:ascii="Times New Roman" w:hAnsi="Times New Roman"/>
          <w:sz w:val="26"/>
          <w:szCs w:val="26"/>
        </w:rPr>
        <w:t>.</w:t>
      </w:r>
    </w:p>
    <w:p w:rsidR="006E11EF" w:rsidRPr="00E74C2B" w:rsidRDefault="00181250" w:rsidP="006E11EF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  <w:lang w:eastAsia="ru-RU"/>
        </w:rPr>
        <w:t xml:space="preserve">Назначение на должность и освобождение от должности </w:t>
      </w:r>
      <w:r w:rsidRPr="00E74C2B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Pr="00E74C2B">
        <w:rPr>
          <w:rFonts w:ascii="Times New Roman" w:hAnsi="Times New Roman" w:cs="Times New Roman"/>
          <w:sz w:val="26"/>
          <w:szCs w:val="26"/>
          <w:lang w:eastAsia="ru-RU"/>
        </w:rPr>
        <w:t xml:space="preserve"> осуществляется Начальником </w:t>
      </w:r>
      <w:r w:rsidRPr="00E74C2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1078DD" w:rsidRPr="00E74C2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181250" w:rsidRPr="00E74C2B" w:rsidRDefault="00181250" w:rsidP="006E11EF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Pr="00E74C2B">
        <w:rPr>
          <w:rFonts w:ascii="Times New Roman" w:hAnsi="Times New Roman" w:cs="Times New Roman"/>
          <w:sz w:val="26"/>
          <w:szCs w:val="26"/>
          <w:lang w:eastAsia="ru-RU"/>
        </w:rPr>
        <w:t xml:space="preserve"> непосредственно подчиняется</w:t>
      </w:r>
      <w:r w:rsidRPr="00E74C2B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Pr="00E74C2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отдела, </w:t>
      </w:r>
      <w:r w:rsidRPr="00E74C2B">
        <w:rPr>
          <w:rFonts w:ascii="Times New Roman" w:hAnsi="Times New Roman" w:cs="Times New Roman"/>
          <w:sz w:val="26"/>
          <w:szCs w:val="26"/>
        </w:rPr>
        <w:t xml:space="preserve">функционально - заместителю начальника отдела </w:t>
      </w:r>
      <w:r w:rsidR="009F7F58">
        <w:rPr>
          <w:rFonts w:ascii="Times New Roman" w:hAnsi="Times New Roman" w:cs="Times New Roman"/>
          <w:sz w:val="26"/>
          <w:szCs w:val="26"/>
        </w:rPr>
        <w:br/>
      </w:r>
      <w:r w:rsidRPr="00E74C2B">
        <w:rPr>
          <w:rFonts w:ascii="Times New Roman" w:hAnsi="Times New Roman" w:cs="Times New Roman"/>
          <w:sz w:val="26"/>
          <w:szCs w:val="26"/>
        </w:rPr>
        <w:t>по соответствующим направлениям деятельности.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Pr="00E74C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Квалификационные требования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 w:rsidRPr="00E74C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замещения должности гражданской службы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</w:p>
    <w:p w:rsidR="00181250" w:rsidRPr="00E74C2B" w:rsidRDefault="00181250" w:rsidP="006E11EF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Для   замещения   должности главного государственного налогового инспектора устанавливаются следующие требования.</w:t>
      </w:r>
    </w:p>
    <w:p w:rsidR="00181250" w:rsidRPr="00E74C2B" w:rsidRDefault="00181250" w:rsidP="006E11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 xml:space="preserve">6.1. </w:t>
      </w:r>
      <w:r w:rsidR="00410D5A">
        <w:rPr>
          <w:rFonts w:ascii="Times New Roman" w:hAnsi="Times New Roman" w:cs="Times New Roman"/>
          <w:color w:val="000000"/>
          <w:sz w:val="26"/>
          <w:szCs w:val="26"/>
        </w:rPr>
        <w:t xml:space="preserve">Наличие </w:t>
      </w:r>
      <w:r w:rsidR="00410D5A">
        <w:rPr>
          <w:rFonts w:ascii="Times New Roman" w:hAnsi="Times New Roman" w:cs="Times New Roman"/>
          <w:color w:val="000000"/>
          <w:sz w:val="26"/>
          <w:szCs w:val="26"/>
          <w:u w:val="single"/>
        </w:rPr>
        <w:t>высшего образования</w:t>
      </w:r>
      <w:r w:rsidR="00410D5A">
        <w:rPr>
          <w:rFonts w:ascii="Times New Roman" w:hAnsi="Times New Roman" w:cs="Times New Roman"/>
          <w:color w:val="000000"/>
          <w:sz w:val="26"/>
          <w:szCs w:val="26"/>
        </w:rPr>
        <w:t xml:space="preserve">, по укрупненным группам специальностей «Компьютерные и информационные науки», «Информатика и вычислительная техника», «Информационная безопасность», «Психологические науки», «Экономика </w:t>
      </w:r>
      <w:r w:rsidR="008851D4">
        <w:rPr>
          <w:rFonts w:ascii="Times New Roman" w:hAnsi="Times New Roman" w:cs="Times New Roman"/>
          <w:color w:val="000000"/>
          <w:sz w:val="26"/>
          <w:szCs w:val="26"/>
        </w:rPr>
        <w:br/>
      </w:r>
      <w:r w:rsidR="00410D5A">
        <w:rPr>
          <w:rFonts w:ascii="Times New Roman" w:hAnsi="Times New Roman" w:cs="Times New Roman"/>
          <w:color w:val="000000"/>
          <w:sz w:val="26"/>
          <w:szCs w:val="26"/>
        </w:rPr>
        <w:t xml:space="preserve">и управление», «Социология и социальная работа», «Юриспруденция», «Сервис </w:t>
      </w:r>
      <w:r w:rsidR="008851D4">
        <w:rPr>
          <w:rFonts w:ascii="Times New Roman" w:hAnsi="Times New Roman" w:cs="Times New Roman"/>
          <w:color w:val="000000"/>
          <w:sz w:val="26"/>
          <w:szCs w:val="26"/>
        </w:rPr>
        <w:br/>
      </w:r>
      <w:r w:rsidR="00410D5A">
        <w:rPr>
          <w:rFonts w:ascii="Times New Roman" w:hAnsi="Times New Roman" w:cs="Times New Roman"/>
          <w:color w:val="000000"/>
          <w:sz w:val="26"/>
          <w:szCs w:val="26"/>
        </w:rPr>
        <w:t>и туризм», по специальности «Документоведение и архивоведение»</w:t>
      </w:r>
      <w:r w:rsidR="008851D4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8851D4" w:rsidRPr="0089126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8851D4" w:rsidRPr="0089126A">
        <w:rPr>
          <w:rFonts w:ascii="Times New Roman" w:hAnsi="Times New Roman" w:cs="Times New Roman"/>
          <w:color w:val="000000"/>
          <w:sz w:val="26"/>
          <w:szCs w:val="26"/>
        </w:rPr>
        <w:t>и иные при условии соответствия квалификационным требованиям</w:t>
      </w: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.</w:t>
      </w:r>
    </w:p>
    <w:p w:rsidR="00181250" w:rsidRPr="00E74C2B" w:rsidRDefault="00181250" w:rsidP="006E11EF">
      <w:pPr>
        <w:widowControl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 xml:space="preserve">6.2. Квалификационные требования к стажу государственной гражданской службы или стажу работы по специальности, направлению подготовки </w:t>
      </w:r>
      <w:r w:rsidR="009F7F58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br/>
      </w: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не предъявляются.</w:t>
      </w:r>
    </w:p>
    <w:p w:rsidR="00181250" w:rsidRPr="00E74C2B" w:rsidRDefault="00181250" w:rsidP="006E11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 xml:space="preserve">6.3. Наличие базовых знаний: </w:t>
      </w:r>
    </w:p>
    <w:p w:rsidR="00181250" w:rsidRPr="00E74C2B" w:rsidRDefault="00181250" w:rsidP="006E11EF">
      <w:pPr>
        <w:widowControl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1) знание государственного языка Российской Федерации (русского языка);</w:t>
      </w:r>
    </w:p>
    <w:p w:rsidR="00181250" w:rsidRPr="00E74C2B" w:rsidRDefault="00181250" w:rsidP="006E11EF">
      <w:pPr>
        <w:widowControl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2) знание основ:</w:t>
      </w:r>
    </w:p>
    <w:p w:rsidR="00181250" w:rsidRPr="00E74C2B" w:rsidRDefault="00181250" w:rsidP="006E11EF">
      <w:pPr>
        <w:widowControl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lastRenderedPageBreak/>
        <w:t>а) Конституции Российской Федерации;</w:t>
      </w:r>
    </w:p>
    <w:p w:rsidR="00181250" w:rsidRPr="00E74C2B" w:rsidRDefault="00181250" w:rsidP="006E11EF">
      <w:pPr>
        <w:widowControl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181250" w:rsidRPr="00E74C2B" w:rsidRDefault="00181250" w:rsidP="006E11EF">
      <w:pPr>
        <w:widowControl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181250" w:rsidRPr="00E74C2B" w:rsidRDefault="00181250" w:rsidP="006E11EF">
      <w:pPr>
        <w:widowControl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 xml:space="preserve">г) Федерального закона от 25 декабря 2008 г. № 273-ФЗ «О </w:t>
      </w:r>
      <w:r w:rsidR="0032280F"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противодействии коррупции</w:t>
      </w: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»;</w:t>
      </w:r>
    </w:p>
    <w:p w:rsidR="00181250" w:rsidRPr="00E74C2B" w:rsidRDefault="00181250" w:rsidP="006E11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3) знания в области информационно-коммуникационных технологий.</w:t>
      </w:r>
    </w:p>
    <w:p w:rsidR="00181250" w:rsidRPr="00E74C2B" w:rsidRDefault="00181250" w:rsidP="006E11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6.4. Наличие профессиональных знаний:</w:t>
      </w:r>
    </w:p>
    <w:p w:rsidR="00181250" w:rsidRPr="00E74C2B" w:rsidRDefault="00181250" w:rsidP="006E11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 xml:space="preserve">6.4.1. В сфере законодательства Российской Федерации: </w:t>
      </w:r>
    </w:p>
    <w:p w:rsidR="00181250" w:rsidRPr="00E74C2B" w:rsidRDefault="00181250" w:rsidP="006E11EF">
      <w:pPr>
        <w:tabs>
          <w:tab w:val="left" w:pos="0"/>
        </w:tabs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Гражданский кодекс Российской Федерации;</w:t>
      </w:r>
    </w:p>
    <w:p w:rsidR="00181250" w:rsidRPr="00E74C2B" w:rsidRDefault="00181250" w:rsidP="006E11EF">
      <w:pPr>
        <w:tabs>
          <w:tab w:val="left" w:pos="0"/>
        </w:tabs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 xml:space="preserve">Трудовой кодекс Российской Федерации; </w:t>
      </w:r>
    </w:p>
    <w:p w:rsidR="00181250" w:rsidRPr="00E74C2B" w:rsidRDefault="00181250" w:rsidP="006E11EF">
      <w:pPr>
        <w:tabs>
          <w:tab w:val="left" w:pos="0"/>
        </w:tabs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 xml:space="preserve">Федеральный закон </w:t>
      </w:r>
      <w:r w:rsidR="006E11EF"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от 08 августа 2001 г. № 129-ФЗ «</w:t>
      </w: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 xml:space="preserve">О государственной регистрации юридических лиц и </w:t>
      </w:r>
      <w:r w:rsidR="006E11EF"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индивидуальных предпринимателей»</w:t>
      </w: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 xml:space="preserve"> (с изменениями </w:t>
      </w:r>
      <w:r w:rsidR="009F7F58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br/>
      </w: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и дополнениями);</w:t>
      </w:r>
    </w:p>
    <w:p w:rsidR="00181250" w:rsidRPr="00E74C2B" w:rsidRDefault="00181250" w:rsidP="006E11EF">
      <w:pPr>
        <w:pStyle w:val="a8"/>
        <w:ind w:firstLine="709"/>
        <w:jc w:val="both"/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</w:pPr>
      <w:r w:rsidRPr="00E74C2B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 xml:space="preserve">Федеральный закон от 28 декабря 2013 г. № 443-ФЗ «О федеральной информационной адресной системе и о внесении изменений в Федеральный закон </w:t>
      </w:r>
      <w:r w:rsidR="009F7F58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br/>
      </w:r>
      <w:r w:rsidRPr="00E74C2B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>«Об общих принципах организации местного самоуправления в Российской Федерации»;</w:t>
      </w:r>
    </w:p>
    <w:p w:rsidR="00181250" w:rsidRPr="00E74C2B" w:rsidRDefault="00181250" w:rsidP="006E11EF">
      <w:pPr>
        <w:pStyle w:val="a8"/>
        <w:ind w:firstLine="709"/>
        <w:jc w:val="both"/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</w:pPr>
      <w:r w:rsidRPr="00E74C2B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181250" w:rsidRPr="00E74C2B" w:rsidRDefault="00181250" w:rsidP="006E11EF">
      <w:pPr>
        <w:pStyle w:val="a8"/>
        <w:ind w:firstLine="709"/>
        <w:jc w:val="both"/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</w:pPr>
      <w:r w:rsidRPr="00E74C2B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 xml:space="preserve">Федеральный закон Российской Федерации от 27 июля 2006 г. №152-ФЗ </w:t>
      </w:r>
      <w:r w:rsidR="009F7F58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br/>
      </w:r>
      <w:r w:rsidRPr="00E74C2B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>«О персональных данных»;</w:t>
      </w:r>
    </w:p>
    <w:p w:rsidR="00181250" w:rsidRPr="00E74C2B" w:rsidRDefault="00181250" w:rsidP="006E11EF">
      <w:pPr>
        <w:pStyle w:val="a8"/>
        <w:ind w:firstLine="709"/>
        <w:jc w:val="both"/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</w:pPr>
      <w:r w:rsidRPr="00E74C2B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 xml:space="preserve">Федеральный закон Российской Федерации от 6 апреля 2011 г. № 63-ФЗ </w:t>
      </w:r>
      <w:r w:rsidR="009F7F58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br/>
      </w:r>
      <w:r w:rsidRPr="00E74C2B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>«Об электронной подписи»;</w:t>
      </w:r>
    </w:p>
    <w:p w:rsidR="00181250" w:rsidRPr="00E74C2B" w:rsidRDefault="00181250" w:rsidP="006E11EF">
      <w:pPr>
        <w:pStyle w:val="a8"/>
        <w:ind w:firstLine="709"/>
        <w:jc w:val="both"/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</w:pPr>
      <w:r w:rsidRPr="00E74C2B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>Федеральн</w:t>
      </w:r>
      <w:r w:rsidR="006E11EF" w:rsidRPr="00E74C2B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>ый закон от 02.05.2006 N 59-ФЗ «</w:t>
      </w:r>
      <w:r w:rsidRPr="00E74C2B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>О порядке рассмотрения обращен</w:t>
      </w:r>
      <w:r w:rsidR="006E11EF" w:rsidRPr="00E74C2B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>ий граждан Российской Федерации»;</w:t>
      </w:r>
    </w:p>
    <w:p w:rsidR="00181250" w:rsidRPr="00E74C2B" w:rsidRDefault="00181250" w:rsidP="006E11EF">
      <w:pPr>
        <w:pStyle w:val="a8"/>
        <w:ind w:firstLine="709"/>
        <w:jc w:val="both"/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</w:pPr>
      <w:r w:rsidRPr="00E74C2B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181250" w:rsidRPr="00E74C2B" w:rsidRDefault="00181250" w:rsidP="006E11EF">
      <w:pPr>
        <w:pStyle w:val="a8"/>
        <w:ind w:firstLine="709"/>
        <w:jc w:val="both"/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</w:pPr>
      <w:r w:rsidRPr="00E74C2B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 xml:space="preserve">Федеральный закон от 08 февраля 1998 г. № 14-ФЗ «Об обществах </w:t>
      </w:r>
      <w:r w:rsidR="009F7F58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br/>
      </w:r>
      <w:r w:rsidRPr="00E74C2B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>с ограниченной ответственностью»;</w:t>
      </w:r>
    </w:p>
    <w:p w:rsidR="00181250" w:rsidRPr="00E74C2B" w:rsidRDefault="00181250" w:rsidP="006E11EF">
      <w:pPr>
        <w:pStyle w:val="a8"/>
        <w:ind w:firstLine="709"/>
        <w:jc w:val="both"/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</w:pPr>
      <w:r w:rsidRPr="00E74C2B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C437E7" w:rsidRPr="00E74C2B" w:rsidRDefault="00C437E7" w:rsidP="006E11EF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74C2B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13.01.2020 </w:t>
      </w:r>
      <w:r w:rsidR="001078DD" w:rsidRPr="00E74C2B">
        <w:rPr>
          <w:rFonts w:ascii="Times New Roman" w:hAnsi="Times New Roman"/>
          <w:sz w:val="26"/>
          <w:szCs w:val="26"/>
          <w:lang w:val="ru-RU"/>
        </w:rPr>
        <w:t>№</w:t>
      </w:r>
      <w:r w:rsidRPr="00E74C2B">
        <w:rPr>
          <w:rFonts w:ascii="Times New Roman" w:hAnsi="Times New Roman"/>
          <w:sz w:val="26"/>
          <w:szCs w:val="26"/>
          <w:lang w:val="ru-RU"/>
        </w:rPr>
        <w:t xml:space="preserve"> ММВ-7-14/12@ </w:t>
      </w:r>
      <w:r w:rsidR="006E11EF" w:rsidRPr="00E74C2B">
        <w:rPr>
          <w:rFonts w:ascii="Times New Roman" w:hAnsi="Times New Roman"/>
          <w:sz w:val="26"/>
          <w:szCs w:val="26"/>
          <w:lang w:val="ru-RU"/>
        </w:rPr>
        <w:t>«</w:t>
      </w:r>
      <w:r w:rsidRPr="00E74C2B">
        <w:rPr>
          <w:rFonts w:ascii="Times New Roman" w:hAnsi="Times New Roman"/>
          <w:sz w:val="26"/>
          <w:szCs w:val="26"/>
          <w:lang w:val="ru-RU"/>
        </w:rPr>
        <w:t>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</w:t>
      </w:r>
      <w:r w:rsidR="006E11EF" w:rsidRPr="00E74C2B">
        <w:rPr>
          <w:rFonts w:ascii="Times New Roman" w:hAnsi="Times New Roman"/>
          <w:sz w:val="26"/>
          <w:szCs w:val="26"/>
          <w:lang w:val="ru-RU"/>
        </w:rPr>
        <w:t>стьянских (фермерских) хозяйств»</w:t>
      </w:r>
      <w:r w:rsidR="001078DD" w:rsidRPr="00E74C2B">
        <w:rPr>
          <w:rFonts w:ascii="Times New Roman" w:hAnsi="Times New Roman"/>
          <w:sz w:val="26"/>
          <w:szCs w:val="26"/>
          <w:lang w:val="ru-RU"/>
        </w:rPr>
        <w:t>.</w:t>
      </w:r>
    </w:p>
    <w:p w:rsidR="00181250" w:rsidRPr="00E74C2B" w:rsidRDefault="00181250" w:rsidP="006E11EF">
      <w:pPr>
        <w:pStyle w:val="a8"/>
        <w:ind w:firstLine="709"/>
        <w:jc w:val="both"/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</w:pPr>
      <w:r w:rsidRPr="00E74C2B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81250" w:rsidRPr="00E74C2B" w:rsidRDefault="00181250" w:rsidP="006E11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 xml:space="preserve">6.4.2. Иные профессиональные знания: </w:t>
      </w:r>
    </w:p>
    <w:p w:rsidR="00181250" w:rsidRPr="00E74C2B" w:rsidRDefault="00181250" w:rsidP="006E11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правил делового этикета;</w:t>
      </w:r>
    </w:p>
    <w:p w:rsidR="00181250" w:rsidRPr="00E74C2B" w:rsidRDefault="00181250" w:rsidP="006E11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порядка работы с обращениями граждан;</w:t>
      </w:r>
    </w:p>
    <w:p w:rsidR="00181250" w:rsidRPr="00E74C2B" w:rsidRDefault="00181250" w:rsidP="006E11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181250" w:rsidRPr="00E74C2B" w:rsidRDefault="00181250" w:rsidP="006E11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порядка работы с персональными данными и конфиденциальной информацией;</w:t>
      </w:r>
    </w:p>
    <w:p w:rsidR="00181250" w:rsidRPr="00E74C2B" w:rsidRDefault="00181250" w:rsidP="006E11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инструкции по делопроизводству</w:t>
      </w:r>
    </w:p>
    <w:p w:rsidR="00181250" w:rsidRPr="00E74C2B" w:rsidRDefault="00181250" w:rsidP="006E11EF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 xml:space="preserve"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</w:t>
      </w:r>
      <w:r w:rsidR="009F7F58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br/>
      </w: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и хранение документов;</w:t>
      </w:r>
    </w:p>
    <w:p w:rsidR="00181250" w:rsidRPr="00E74C2B" w:rsidRDefault="00181250" w:rsidP="006E11EF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lastRenderedPageBreak/>
        <w:t>Порядок взаимодействия территориальных органов ФНС России и ФКУ «Налог-Сервис» ФНС России при реализации с использованием АИС «Налог-3» функций централизованной обработки документов, представляемых в территориальные органы ФНС России при государственной регистрации юридических лиц и индивидуальных предпринимателей</w:t>
      </w:r>
      <w:r w:rsidR="001078DD"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.</w:t>
      </w:r>
    </w:p>
    <w:p w:rsidR="00181250" w:rsidRPr="00E74C2B" w:rsidRDefault="00181250" w:rsidP="006E11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6.5. Наличие функциональных знаний:</w:t>
      </w:r>
    </w:p>
    <w:p w:rsidR="006E11EF" w:rsidRPr="00E74C2B" w:rsidRDefault="00181250" w:rsidP="006E11EF">
      <w:pPr>
        <w:pStyle w:val="a8"/>
        <w:numPr>
          <w:ilvl w:val="0"/>
          <w:numId w:val="21"/>
        </w:numPr>
        <w:ind w:left="0" w:firstLine="709"/>
        <w:jc w:val="both"/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</w:pPr>
      <w:r w:rsidRPr="00E74C2B"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  <w:t>принципы предоставления государственных услуг;</w:t>
      </w:r>
    </w:p>
    <w:p w:rsidR="006E11EF" w:rsidRPr="00E74C2B" w:rsidRDefault="00181250" w:rsidP="006E11EF">
      <w:pPr>
        <w:pStyle w:val="a8"/>
        <w:numPr>
          <w:ilvl w:val="0"/>
          <w:numId w:val="21"/>
        </w:numPr>
        <w:ind w:left="0" w:firstLine="709"/>
        <w:jc w:val="both"/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</w:pPr>
      <w:r w:rsidRPr="00E74C2B"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  <w:t>требования к предоставлению государственных услуг;</w:t>
      </w:r>
    </w:p>
    <w:p w:rsidR="006E11EF" w:rsidRPr="00E74C2B" w:rsidRDefault="00181250" w:rsidP="006E11EF">
      <w:pPr>
        <w:pStyle w:val="a8"/>
        <w:numPr>
          <w:ilvl w:val="0"/>
          <w:numId w:val="21"/>
        </w:numPr>
        <w:ind w:left="0" w:firstLine="709"/>
        <w:jc w:val="both"/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</w:pPr>
      <w:r w:rsidRPr="00E74C2B"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6E11EF" w:rsidRPr="00E74C2B" w:rsidRDefault="00181250" w:rsidP="006E11EF">
      <w:pPr>
        <w:pStyle w:val="a8"/>
        <w:numPr>
          <w:ilvl w:val="0"/>
          <w:numId w:val="21"/>
        </w:numPr>
        <w:ind w:left="0" w:firstLine="709"/>
        <w:jc w:val="both"/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</w:pPr>
      <w:r w:rsidRPr="00E74C2B"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  <w:t>порядок предоставления государственных услуг в электронной форме;</w:t>
      </w:r>
    </w:p>
    <w:p w:rsidR="006E11EF" w:rsidRPr="00E74C2B" w:rsidRDefault="00181250" w:rsidP="006E11EF">
      <w:pPr>
        <w:pStyle w:val="a8"/>
        <w:numPr>
          <w:ilvl w:val="0"/>
          <w:numId w:val="21"/>
        </w:numPr>
        <w:ind w:left="0" w:firstLine="709"/>
        <w:jc w:val="both"/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</w:pPr>
      <w:r w:rsidRPr="00E74C2B"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  <w:t>понятие и принципы функционирования, назначение портала государственных услуг;</w:t>
      </w:r>
    </w:p>
    <w:p w:rsidR="006E11EF" w:rsidRPr="00E74C2B" w:rsidRDefault="00181250" w:rsidP="006E11EF">
      <w:pPr>
        <w:pStyle w:val="a8"/>
        <w:numPr>
          <w:ilvl w:val="0"/>
          <w:numId w:val="21"/>
        </w:numPr>
        <w:ind w:left="0" w:firstLine="709"/>
        <w:jc w:val="both"/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</w:pPr>
      <w:r w:rsidRPr="00E74C2B"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  <w:t>права заявителей при получении государственных услуг;</w:t>
      </w:r>
    </w:p>
    <w:p w:rsidR="006E11EF" w:rsidRPr="00E74C2B" w:rsidRDefault="00181250" w:rsidP="006E11EF">
      <w:pPr>
        <w:pStyle w:val="a8"/>
        <w:numPr>
          <w:ilvl w:val="0"/>
          <w:numId w:val="21"/>
        </w:numPr>
        <w:ind w:left="0" w:firstLine="709"/>
        <w:jc w:val="both"/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</w:pPr>
      <w:r w:rsidRPr="00E74C2B"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  <w:t>обязанности государственных органов, предоставляющих государственные услуги;</w:t>
      </w:r>
    </w:p>
    <w:p w:rsidR="00181250" w:rsidRPr="00E74C2B" w:rsidRDefault="00181250" w:rsidP="006E11EF">
      <w:pPr>
        <w:pStyle w:val="a8"/>
        <w:numPr>
          <w:ilvl w:val="0"/>
          <w:numId w:val="21"/>
        </w:numPr>
        <w:ind w:left="0" w:firstLine="709"/>
        <w:jc w:val="both"/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</w:pPr>
      <w:r w:rsidRPr="00E74C2B"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  <w:t>стандарт предоставления государственной услуги: требования и порядок разработки.</w:t>
      </w:r>
    </w:p>
    <w:p w:rsidR="00181250" w:rsidRPr="00E74C2B" w:rsidRDefault="00181250" w:rsidP="006E11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181250" w:rsidRPr="00E74C2B" w:rsidRDefault="00181250" w:rsidP="006E11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 xml:space="preserve">6.7. Наличие профессиональных умений: </w:t>
      </w:r>
    </w:p>
    <w:p w:rsidR="00181250" w:rsidRPr="00E74C2B" w:rsidRDefault="00181250" w:rsidP="006E11EF">
      <w:pPr>
        <w:pStyle w:val="a8"/>
        <w:ind w:firstLine="709"/>
        <w:jc w:val="both"/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</w:pPr>
      <w:r w:rsidRPr="00E74C2B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>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181250" w:rsidRPr="00E74C2B" w:rsidRDefault="00181250" w:rsidP="006E11EF">
      <w:pPr>
        <w:pStyle w:val="a8"/>
        <w:ind w:firstLine="709"/>
        <w:jc w:val="both"/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</w:pPr>
      <w:r w:rsidRPr="00E74C2B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 xml:space="preserve">ведение федеральных информационных ресурсов – ЕГРЮЛ, ЕГРИП </w:t>
      </w:r>
      <w:r w:rsidR="009F7F58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br/>
      </w:r>
      <w:r w:rsidR="004126A7" w:rsidRPr="00E74C2B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>и</w:t>
      </w:r>
      <w:r w:rsidRPr="00E74C2B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 xml:space="preserve"> предоставления содержащихся в них сведений;</w:t>
      </w:r>
    </w:p>
    <w:p w:rsidR="00181250" w:rsidRPr="00E74C2B" w:rsidRDefault="00181250" w:rsidP="006E11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 xml:space="preserve">умения необходимые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</w:t>
      </w:r>
      <w:r w:rsidR="009F7F58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br/>
      </w: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 xml:space="preserve">с внутренними и периферийными устройствами компьютера, информационно-коммуникационными сетями (в том числе с сетью Интернет), в операционной системе, </w:t>
      </w:r>
      <w:r w:rsidR="009F7F58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br/>
      </w: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 xml:space="preserve">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</w:t>
      </w:r>
      <w:r w:rsidR="009F7F58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br/>
      </w: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в электронных документах, подготовки деловой корреспонденции и актов инспекции.</w:t>
      </w:r>
    </w:p>
    <w:p w:rsidR="00181250" w:rsidRPr="00E74C2B" w:rsidRDefault="00181250" w:rsidP="006E11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 xml:space="preserve">6.8. Наличие функциональных умений: </w:t>
      </w:r>
    </w:p>
    <w:p w:rsidR="00181250" w:rsidRPr="00E74C2B" w:rsidRDefault="00181250" w:rsidP="006E11EF">
      <w:pPr>
        <w:spacing w:after="0" w:line="240" w:lineRule="auto"/>
        <w:ind w:firstLine="709"/>
        <w:contextualSpacing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подготовка аналитических, информационных и других материалов;</w:t>
      </w:r>
    </w:p>
    <w:p w:rsidR="00181250" w:rsidRPr="00E74C2B" w:rsidRDefault="00181250" w:rsidP="006E11EF">
      <w:pPr>
        <w:spacing w:after="0" w:line="240" w:lineRule="auto"/>
        <w:ind w:firstLine="709"/>
        <w:contextualSpacing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прием и согласование документации, заявок, заявлений;</w:t>
      </w:r>
    </w:p>
    <w:p w:rsidR="00181250" w:rsidRPr="00E74C2B" w:rsidRDefault="00181250" w:rsidP="006E11EF">
      <w:pPr>
        <w:spacing w:after="0" w:line="240" w:lineRule="auto"/>
        <w:ind w:firstLine="709"/>
        <w:contextualSpacing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181250" w:rsidRPr="00E74C2B" w:rsidRDefault="00181250" w:rsidP="006E11EF">
      <w:pPr>
        <w:spacing w:after="0" w:line="240" w:lineRule="auto"/>
        <w:ind w:firstLine="709"/>
        <w:contextualSpacing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регистрация прав, предметов;</w:t>
      </w:r>
    </w:p>
    <w:p w:rsidR="00181250" w:rsidRPr="00E74C2B" w:rsidRDefault="00181250" w:rsidP="006E11EF">
      <w:pPr>
        <w:spacing w:after="0" w:line="240" w:lineRule="auto"/>
        <w:ind w:firstLine="709"/>
        <w:contextualSpacing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проведение консультаций;</w:t>
      </w:r>
    </w:p>
    <w:p w:rsidR="00181250" w:rsidRDefault="00181250" w:rsidP="006E11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E74C2B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736AF5" w:rsidRDefault="00736AF5" w:rsidP="006E11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</w:p>
    <w:p w:rsidR="00736AF5" w:rsidRPr="00E74C2B" w:rsidRDefault="00736AF5" w:rsidP="006E11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</w:p>
    <w:p w:rsidR="00381B53" w:rsidRPr="00E74C2B" w:rsidRDefault="00381B53" w:rsidP="006E11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lastRenderedPageBreak/>
        <w:t>III. Должностные обязанности, права и ответственность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81250" w:rsidRPr="00E74C2B" w:rsidRDefault="00181250" w:rsidP="006E11EF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sz w:val="26"/>
          <w:szCs w:val="26"/>
          <w:lang w:eastAsia="ru-RU"/>
        </w:rPr>
        <w:t xml:space="preserve">Основные права и обязанности </w:t>
      </w:r>
      <w:r w:rsidRPr="00E74C2B"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 инспектора</w:t>
      </w:r>
      <w:r w:rsidRPr="00E74C2B">
        <w:rPr>
          <w:rFonts w:ascii="Times New Roman" w:hAnsi="Times New Roman" w:cs="Times New Roman"/>
          <w:sz w:val="26"/>
          <w:szCs w:val="26"/>
          <w:lang w:eastAsia="ru-RU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№79-ФЗ «О государственной гражданской службе Российской Федерации».</w:t>
      </w:r>
    </w:p>
    <w:p w:rsidR="00181250" w:rsidRPr="00E74C2B" w:rsidRDefault="00181250" w:rsidP="006E11EF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sz w:val="26"/>
          <w:szCs w:val="26"/>
          <w:lang w:eastAsia="ru-RU"/>
        </w:rPr>
        <w:t xml:space="preserve">В целях реализации задач и функций, возложенных на отдел работы </w:t>
      </w:r>
      <w:r w:rsidR="009F7F58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E74C2B">
        <w:rPr>
          <w:rFonts w:ascii="Times New Roman" w:hAnsi="Times New Roman" w:cs="Times New Roman"/>
          <w:sz w:val="26"/>
          <w:szCs w:val="26"/>
          <w:lang w:eastAsia="ru-RU"/>
        </w:rPr>
        <w:t xml:space="preserve">с заявителями №1, </w:t>
      </w:r>
      <w:r w:rsidRPr="00E74C2B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Pr="00E74C2B">
        <w:rPr>
          <w:rFonts w:ascii="Times New Roman" w:hAnsi="Times New Roman" w:cs="Times New Roman"/>
          <w:sz w:val="26"/>
          <w:szCs w:val="26"/>
          <w:lang w:eastAsia="ru-RU"/>
        </w:rPr>
        <w:t xml:space="preserve"> обязан:</w:t>
      </w:r>
    </w:p>
    <w:p w:rsidR="00181250" w:rsidRPr="00E74C2B" w:rsidRDefault="00181250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181250" w:rsidRPr="00E74C2B" w:rsidRDefault="00181250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 xml:space="preserve">осуществлять приём заявлений на государственную регистрацию юридического лица, документов о внесении изменений в ЕГРЮЛ и учредительные документы юридического лица, сведений о юридическом лице, но не связанных с внесением </w:t>
      </w:r>
      <w:r w:rsidR="009F7F58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E74C2B">
        <w:rPr>
          <w:rFonts w:ascii="Times New Roman" w:hAnsi="Times New Roman" w:cs="Times New Roman"/>
          <w:bCs/>
          <w:iCs/>
          <w:sz w:val="26"/>
          <w:szCs w:val="26"/>
        </w:rPr>
        <w:t>в учредительные документы, заявлений о реорганизации и ликвидации юридических лиц;</w:t>
      </w:r>
    </w:p>
    <w:p w:rsidR="00181250" w:rsidRPr="00E74C2B" w:rsidRDefault="00181250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 xml:space="preserve">осуществлять контроль за своевременным исполнением поступающих в отдел писем, а также предоставление необходимой информации в отдел общего </w:t>
      </w:r>
      <w:r w:rsidR="009F7F58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E74C2B">
        <w:rPr>
          <w:rFonts w:ascii="Times New Roman" w:hAnsi="Times New Roman" w:cs="Times New Roman"/>
          <w:bCs/>
          <w:iCs/>
          <w:sz w:val="26"/>
          <w:szCs w:val="26"/>
        </w:rPr>
        <w:t>и хозяйственного обеспечения для формирования отчета в УФНС России по г. Москве по соблюдению исполнительской дисциплины;</w:t>
      </w:r>
    </w:p>
    <w:p w:rsidR="00181250" w:rsidRPr="00E74C2B" w:rsidRDefault="00181250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>выдавать документы, являющихся результатом государственной регистрации юридического лица;</w:t>
      </w:r>
    </w:p>
    <w:p w:rsidR="00302DC8" w:rsidRPr="00E74C2B" w:rsidRDefault="00181250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 xml:space="preserve">принимать от заинтересованных лиц и анализировать заявления об ошибках </w:t>
      </w:r>
      <w:r w:rsidR="009F7F58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E74C2B">
        <w:rPr>
          <w:rFonts w:ascii="Times New Roman" w:hAnsi="Times New Roman" w:cs="Times New Roman"/>
          <w:bCs/>
          <w:iCs/>
          <w:sz w:val="26"/>
          <w:szCs w:val="26"/>
        </w:rPr>
        <w:t>в базе данных ЕГРЮЛ допущенных регистрирующим органом;</w:t>
      </w:r>
    </w:p>
    <w:p w:rsidR="00302DC8" w:rsidRPr="00E74C2B" w:rsidRDefault="00302DC8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 xml:space="preserve"> осуществлять регистрацию пользователей Удостоверяющего Центра;</w:t>
      </w:r>
    </w:p>
    <w:p w:rsidR="00302DC8" w:rsidRPr="00E74C2B" w:rsidRDefault="00302DC8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>осуществлять ведение реестра зарегистрированных пользователей Удостоверяющего центра;</w:t>
      </w:r>
    </w:p>
    <w:p w:rsidR="00302DC8" w:rsidRPr="00E74C2B" w:rsidRDefault="00302DC8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 xml:space="preserve"> осуществлять распространение средств электронной подписи и шифрования;</w:t>
      </w:r>
    </w:p>
    <w:p w:rsidR="00302DC8" w:rsidRPr="00E74C2B" w:rsidRDefault="00302DC8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>осуществлять идентификацию пользователя удостоверяющего центра;</w:t>
      </w:r>
    </w:p>
    <w:p w:rsidR="00302DC8" w:rsidRPr="00E74C2B" w:rsidRDefault="00302DC8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>проводить проверку документов, предоставленных заявителем;</w:t>
      </w:r>
    </w:p>
    <w:p w:rsidR="00302DC8" w:rsidRPr="00E74C2B" w:rsidRDefault="00302DC8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>осуществлять изготовление и предоставление ключей по обращению пользователей Удостоверяющего центра;</w:t>
      </w:r>
    </w:p>
    <w:p w:rsidR="00302DC8" w:rsidRPr="00E74C2B" w:rsidRDefault="00302DC8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 xml:space="preserve">осуществлять изготовление и предоставление сертификатов открытых ключей </w:t>
      </w:r>
      <w:r w:rsidR="009F7F58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E74C2B">
        <w:rPr>
          <w:rFonts w:ascii="Times New Roman" w:hAnsi="Times New Roman" w:cs="Times New Roman"/>
          <w:bCs/>
          <w:iCs/>
          <w:sz w:val="26"/>
          <w:szCs w:val="26"/>
        </w:rPr>
        <w:t>в электронной форме по обращению пользователей УЦ;</w:t>
      </w:r>
    </w:p>
    <w:p w:rsidR="00302DC8" w:rsidRPr="00E74C2B" w:rsidRDefault="00302DC8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>осуществлять изготовление и предоставление копий сертификатов открытых ключей на бумажном носителе по обращению их владельцев;</w:t>
      </w:r>
    </w:p>
    <w:p w:rsidR="00302DC8" w:rsidRPr="00E74C2B" w:rsidRDefault="00302DC8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>осуществлять аннулирование сертификатов открытых ключей по обращению владельца сертификата открытого ключа;</w:t>
      </w:r>
    </w:p>
    <w:p w:rsidR="00302DC8" w:rsidRPr="00E74C2B" w:rsidRDefault="00302DC8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 xml:space="preserve"> осуществлять приостановление и возобновление действия сертификатов открытых ключей по обращению их владельцев;</w:t>
      </w:r>
    </w:p>
    <w:p w:rsidR="00302DC8" w:rsidRPr="00E74C2B" w:rsidRDefault="00302DC8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 xml:space="preserve">предоставлять пользователям УЦ сведений об аннулированных </w:t>
      </w:r>
      <w:r w:rsidR="009F7F58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E74C2B">
        <w:rPr>
          <w:rFonts w:ascii="Times New Roman" w:hAnsi="Times New Roman" w:cs="Times New Roman"/>
          <w:bCs/>
          <w:iCs/>
          <w:sz w:val="26"/>
          <w:szCs w:val="26"/>
        </w:rPr>
        <w:t>и приостановленных сертификатах открытых ключей;</w:t>
      </w:r>
    </w:p>
    <w:p w:rsidR="00302DC8" w:rsidRPr="00E74C2B" w:rsidRDefault="00302DC8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>предоставлять копии сертификатов открытых ключей, находящихся в реестре изготовленных сертификатов, по запросам пользователей УЦ;</w:t>
      </w:r>
    </w:p>
    <w:p w:rsidR="00302DC8" w:rsidRPr="00E74C2B" w:rsidRDefault="00302DC8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>осуществлять проверку электронной подписи по обращениям заявителей;</w:t>
      </w:r>
    </w:p>
    <w:p w:rsidR="00302DC8" w:rsidRPr="00E74C2B" w:rsidRDefault="00302DC8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 xml:space="preserve">информировать лицо, обратившееся за получением КСКПЭП, об условиях </w:t>
      </w:r>
      <w:r w:rsidR="009F7F58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E74C2B">
        <w:rPr>
          <w:rFonts w:ascii="Times New Roman" w:hAnsi="Times New Roman" w:cs="Times New Roman"/>
          <w:bCs/>
          <w:iCs/>
          <w:sz w:val="26"/>
          <w:szCs w:val="26"/>
        </w:rPr>
        <w:t xml:space="preserve">и порядке использования электронных подписей и средств электронной подписи, </w:t>
      </w:r>
      <w:r w:rsidR="009F7F58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E74C2B">
        <w:rPr>
          <w:rFonts w:ascii="Times New Roman" w:hAnsi="Times New Roman" w:cs="Times New Roman"/>
          <w:bCs/>
          <w:iCs/>
          <w:sz w:val="26"/>
          <w:szCs w:val="26"/>
        </w:rPr>
        <w:lastRenderedPageBreak/>
        <w:t>о рисках, связанных с использованием электронных подписей, и о мерах, необходимых для обеспечения безопасности электронной подписи и их проверки;</w:t>
      </w:r>
    </w:p>
    <w:p w:rsidR="00302DC8" w:rsidRPr="00E74C2B" w:rsidRDefault="00302DC8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 xml:space="preserve">осуществлять техническое обеспечение процедуры подтверждения ЭП </w:t>
      </w:r>
      <w:r w:rsidR="009F7F58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E74C2B">
        <w:rPr>
          <w:rFonts w:ascii="Times New Roman" w:hAnsi="Times New Roman" w:cs="Times New Roman"/>
          <w:bCs/>
          <w:iCs/>
          <w:sz w:val="26"/>
          <w:szCs w:val="26"/>
        </w:rPr>
        <w:t xml:space="preserve">в документах, представленных в электронной форме, по обращениям пользователей УЦ; </w:t>
      </w:r>
    </w:p>
    <w:p w:rsidR="00302DC8" w:rsidRPr="00E74C2B" w:rsidRDefault="00302DC8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 xml:space="preserve">осуществлять техническое обеспечение процедуры подтверждения подлинности ЭП уполномоченного лица УЦ, в изготовленных сертификатах открытых ключей, </w:t>
      </w:r>
      <w:r w:rsidR="008C22BE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E74C2B">
        <w:rPr>
          <w:rFonts w:ascii="Times New Roman" w:hAnsi="Times New Roman" w:cs="Times New Roman"/>
          <w:bCs/>
          <w:iCs/>
          <w:sz w:val="26"/>
          <w:szCs w:val="26"/>
        </w:rPr>
        <w:t>по обращениям пользователей УЦ;</w:t>
      </w:r>
    </w:p>
    <w:p w:rsidR="00302DC8" w:rsidRPr="00E74C2B" w:rsidRDefault="00302DC8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>осуществлять мероприятия по защите конфиденциальной информации, обрабатываемой в УЦ, включая тайну закрытых ключей ЭП, изготавливаемых в УЦ;</w:t>
      </w:r>
    </w:p>
    <w:p w:rsidR="00302DC8" w:rsidRPr="00E74C2B" w:rsidRDefault="00302DC8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>осуществлять рассмотрение и подготовку ответов на обращения и заявления граждан;</w:t>
      </w:r>
    </w:p>
    <w:p w:rsidR="00302DC8" w:rsidRPr="00E74C2B" w:rsidRDefault="00302DC8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>осуществлять настройку системы резервного копирования УЦ;</w:t>
      </w:r>
    </w:p>
    <w:p w:rsidR="00302DC8" w:rsidRPr="00E74C2B" w:rsidRDefault="00302DC8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>осуществлять контроль за материально-техническим обеспечением деятельности УЦ;</w:t>
      </w:r>
    </w:p>
    <w:p w:rsidR="00302DC8" w:rsidRPr="00E74C2B" w:rsidRDefault="00302DC8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 xml:space="preserve">оказывать помощь пользователям УЦ при возникновении проблем при работе </w:t>
      </w:r>
      <w:r w:rsidR="008C22BE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E74C2B">
        <w:rPr>
          <w:rFonts w:ascii="Times New Roman" w:hAnsi="Times New Roman" w:cs="Times New Roman"/>
          <w:bCs/>
          <w:iCs/>
          <w:sz w:val="26"/>
          <w:szCs w:val="26"/>
        </w:rPr>
        <w:t>с носителями ключевой информации;</w:t>
      </w:r>
    </w:p>
    <w:p w:rsidR="00302DC8" w:rsidRPr="00E74C2B" w:rsidRDefault="00302DC8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>оказывать помощь при работе с сертификатами проверки ЭП;</w:t>
      </w:r>
    </w:p>
    <w:p w:rsidR="00181250" w:rsidRPr="00E74C2B" w:rsidRDefault="00181250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>составлять акты по ошибкам, допущенным регистрирующим органом, вести статистику по допущенным ошибкам;</w:t>
      </w:r>
    </w:p>
    <w:p w:rsidR="00181250" w:rsidRPr="00E74C2B" w:rsidRDefault="00181250" w:rsidP="006E11EF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>выполнять необходимые действия для выполнения технологических процессов ФНС России в части технологических операций (заданий), в случае возложения обязанности ответственного технолога;</w:t>
      </w:r>
    </w:p>
    <w:p w:rsidR="00181250" w:rsidRPr="00E74C2B" w:rsidRDefault="00181250" w:rsidP="006E11E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>осуществлять подготовку писем, запросов и уведомлений, направляемых гражданам и в организации;</w:t>
      </w:r>
    </w:p>
    <w:p w:rsidR="00181250" w:rsidRPr="00E74C2B" w:rsidRDefault="00181250" w:rsidP="006E11E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pacing w:val="4"/>
          <w:sz w:val="26"/>
          <w:szCs w:val="26"/>
        </w:rPr>
        <w:t xml:space="preserve">подготовка и консультирование новых сотрудников, </w:t>
      </w:r>
      <w:r w:rsidRPr="00E74C2B">
        <w:rPr>
          <w:rFonts w:ascii="Times New Roman" w:hAnsi="Times New Roman" w:cs="Times New Roman"/>
          <w:bCs/>
          <w:iCs/>
          <w:sz w:val="26"/>
          <w:szCs w:val="26"/>
        </w:rPr>
        <w:t>а также контроль за их действиями в процессе обучения;</w:t>
      </w:r>
    </w:p>
    <w:p w:rsidR="00181250" w:rsidRPr="00E74C2B" w:rsidRDefault="00181250" w:rsidP="006E11E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>обеспечивать сохранность служебных документов, бланков, печатей и штампов;</w:t>
      </w:r>
    </w:p>
    <w:p w:rsidR="00181250" w:rsidRPr="00E74C2B" w:rsidRDefault="00181250" w:rsidP="006E11E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181250" w:rsidRPr="00E74C2B" w:rsidRDefault="00181250" w:rsidP="006E11E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 xml:space="preserve">соблюдать служебный распорядок </w:t>
      </w:r>
      <w:r w:rsidRPr="00E74C2B">
        <w:rPr>
          <w:rFonts w:ascii="Times New Roman" w:hAnsi="Times New Roman" w:cs="Times New Roman"/>
          <w:iCs/>
          <w:sz w:val="26"/>
          <w:szCs w:val="26"/>
        </w:rPr>
        <w:t xml:space="preserve">Межрайонной ИФНС России №46 </w:t>
      </w:r>
      <w:r w:rsidR="008C22BE">
        <w:rPr>
          <w:rFonts w:ascii="Times New Roman" w:hAnsi="Times New Roman" w:cs="Times New Roman"/>
          <w:iCs/>
          <w:sz w:val="26"/>
          <w:szCs w:val="26"/>
        </w:rPr>
        <w:br/>
      </w:r>
      <w:r w:rsidRPr="00E74C2B">
        <w:rPr>
          <w:rFonts w:ascii="Times New Roman" w:hAnsi="Times New Roman" w:cs="Times New Roman"/>
          <w:iCs/>
          <w:sz w:val="26"/>
          <w:szCs w:val="26"/>
        </w:rPr>
        <w:t>по г. Москве</w:t>
      </w:r>
      <w:r w:rsidRPr="00E74C2B">
        <w:rPr>
          <w:rFonts w:ascii="Times New Roman" w:hAnsi="Times New Roman" w:cs="Times New Roman"/>
          <w:sz w:val="26"/>
          <w:szCs w:val="26"/>
        </w:rPr>
        <w:t>;</w:t>
      </w:r>
    </w:p>
    <w:p w:rsidR="00181250" w:rsidRPr="00E74C2B" w:rsidRDefault="00181250" w:rsidP="006E11E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181250" w:rsidRPr="00E74C2B" w:rsidRDefault="00181250" w:rsidP="006E11E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 xml:space="preserve">соблюдать налоговую и иную охраняемой законом тайны в соответствии </w:t>
      </w:r>
      <w:r w:rsidR="008C22BE">
        <w:rPr>
          <w:rFonts w:ascii="Times New Roman" w:hAnsi="Times New Roman" w:cs="Times New Roman"/>
          <w:sz w:val="26"/>
          <w:szCs w:val="26"/>
        </w:rPr>
        <w:br/>
      </w:r>
      <w:r w:rsidRPr="00E74C2B">
        <w:rPr>
          <w:rFonts w:ascii="Times New Roman" w:hAnsi="Times New Roman" w:cs="Times New Roman"/>
          <w:sz w:val="26"/>
          <w:szCs w:val="26"/>
        </w:rPr>
        <w:t xml:space="preserve">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</w:t>
      </w:r>
      <w:r w:rsidR="008C22BE">
        <w:rPr>
          <w:rFonts w:ascii="Times New Roman" w:hAnsi="Times New Roman" w:cs="Times New Roman"/>
          <w:sz w:val="26"/>
          <w:szCs w:val="26"/>
        </w:rPr>
        <w:br/>
      </w:r>
      <w:r w:rsidRPr="00E74C2B">
        <w:rPr>
          <w:rFonts w:ascii="Times New Roman" w:hAnsi="Times New Roman" w:cs="Times New Roman"/>
          <w:sz w:val="26"/>
          <w:szCs w:val="26"/>
        </w:rPr>
        <w:t>в связи с исполнением должностных обязанностей;</w:t>
      </w:r>
    </w:p>
    <w:p w:rsidR="00181250" w:rsidRPr="00E74C2B" w:rsidRDefault="00181250" w:rsidP="006E11E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>соблюдать правила делового общения, норм служебного этикета;</w:t>
      </w:r>
    </w:p>
    <w:p w:rsidR="00181250" w:rsidRPr="00E74C2B" w:rsidRDefault="00181250" w:rsidP="006E11E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>выполнять указания, распоряжения и поручения начальника отдела, его заместителей;</w:t>
      </w:r>
    </w:p>
    <w:p w:rsidR="00181250" w:rsidRPr="00E74C2B" w:rsidRDefault="00181250" w:rsidP="006E11EF">
      <w:pPr>
        <w:pStyle w:val="a3"/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 xml:space="preserve">сообщать представителю нанимателя о личной заинтересованности </w:t>
      </w:r>
      <w:r w:rsidR="008C22BE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E74C2B">
        <w:rPr>
          <w:rFonts w:ascii="Times New Roman" w:hAnsi="Times New Roman" w:cs="Times New Roman"/>
          <w:bCs/>
          <w:iCs/>
          <w:sz w:val="26"/>
          <w:szCs w:val="26"/>
        </w:rPr>
        <w:t>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181250" w:rsidRPr="00E74C2B" w:rsidRDefault="00181250" w:rsidP="006E11EF">
      <w:pPr>
        <w:pStyle w:val="a3"/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 xml:space="preserve"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</w:t>
      </w:r>
      <w:r w:rsidR="008C22BE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E74C2B">
        <w:rPr>
          <w:rFonts w:ascii="Times New Roman" w:hAnsi="Times New Roman" w:cs="Times New Roman"/>
          <w:bCs/>
          <w:iCs/>
          <w:sz w:val="26"/>
          <w:szCs w:val="26"/>
        </w:rPr>
        <w:t xml:space="preserve">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</w:t>
      </w:r>
      <w:r w:rsidR="008C22BE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E74C2B">
        <w:rPr>
          <w:rFonts w:ascii="Times New Roman" w:hAnsi="Times New Roman" w:cs="Times New Roman"/>
          <w:bCs/>
          <w:iCs/>
          <w:sz w:val="26"/>
          <w:szCs w:val="26"/>
        </w:rPr>
        <w:t>о доходах, об имуществе и обязательствах имущественного характера);</w:t>
      </w:r>
    </w:p>
    <w:p w:rsidR="00181250" w:rsidRPr="00E74C2B" w:rsidRDefault="001078DD" w:rsidP="006E11EF">
      <w:pPr>
        <w:pStyle w:val="a3"/>
        <w:numPr>
          <w:ilvl w:val="0"/>
          <w:numId w:val="15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lastRenderedPageBreak/>
        <w:t>в</w:t>
      </w:r>
      <w:r w:rsidR="00181250" w:rsidRPr="00E74C2B">
        <w:rPr>
          <w:rFonts w:ascii="Times New Roman" w:hAnsi="Times New Roman" w:cs="Times New Roman"/>
          <w:bCs/>
          <w:iCs/>
          <w:sz w:val="26"/>
          <w:szCs w:val="26"/>
        </w:rPr>
        <w:t xml:space="preserve"> соответствии с Федеральным законом «О противодействии коррупции»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принимать меры </w:t>
      </w:r>
      <w:r w:rsidR="008C22BE">
        <w:rPr>
          <w:rFonts w:ascii="Times New Roman" w:hAnsi="Times New Roman" w:cs="Times New Roman"/>
          <w:bCs/>
          <w:iCs/>
          <w:sz w:val="26"/>
          <w:szCs w:val="26"/>
        </w:rPr>
        <w:br/>
      </w:r>
      <w:r w:rsidR="00181250" w:rsidRPr="00E74C2B">
        <w:rPr>
          <w:rFonts w:ascii="Times New Roman" w:hAnsi="Times New Roman" w:cs="Times New Roman"/>
          <w:bCs/>
          <w:iCs/>
          <w:sz w:val="26"/>
          <w:szCs w:val="26"/>
        </w:rPr>
        <w:t>по недопущению любой возможности возникновения конфликта интересов;</w:t>
      </w:r>
    </w:p>
    <w:p w:rsidR="00181250" w:rsidRPr="00E74C2B" w:rsidRDefault="00181250" w:rsidP="006E11EF">
      <w:pPr>
        <w:pStyle w:val="a3"/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>осуществление иных функций, предусмотренных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181250" w:rsidRPr="00E74C2B" w:rsidRDefault="00181250" w:rsidP="006E11EF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sz w:val="26"/>
          <w:szCs w:val="26"/>
          <w:lang w:eastAsia="ru-RU"/>
        </w:rPr>
        <w:t xml:space="preserve">В целях исполнения возложенных должностных обязанностей </w:t>
      </w:r>
      <w:r w:rsidRPr="00E74C2B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Pr="00E74C2B">
        <w:rPr>
          <w:rFonts w:ascii="Times New Roman" w:hAnsi="Times New Roman" w:cs="Times New Roman"/>
          <w:sz w:val="26"/>
          <w:szCs w:val="26"/>
          <w:lang w:eastAsia="ru-RU"/>
        </w:rPr>
        <w:t xml:space="preserve"> имеет право: </w:t>
      </w:r>
    </w:p>
    <w:p w:rsidR="00181250" w:rsidRPr="00E74C2B" w:rsidRDefault="00181250" w:rsidP="006E11EF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74C2B">
        <w:rPr>
          <w:rFonts w:ascii="Times New Roman" w:hAnsi="Times New Roman" w:cs="Times New Roman"/>
          <w:bCs/>
          <w:sz w:val="26"/>
          <w:szCs w:val="26"/>
        </w:rPr>
        <w:t>получение оформленного в установленном порядке доступа к информационным ресурсам, используемым Межрайонной ИФНС России №46 по г. Москве;</w:t>
      </w:r>
    </w:p>
    <w:p w:rsidR="00181250" w:rsidRPr="00E74C2B" w:rsidRDefault="00181250" w:rsidP="006E11EF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74C2B">
        <w:rPr>
          <w:rFonts w:ascii="Times New Roman" w:hAnsi="Times New Roman" w:cs="Times New Roman"/>
          <w:bCs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</w:t>
      </w:r>
      <w:r w:rsidR="008C22BE">
        <w:rPr>
          <w:rFonts w:ascii="Times New Roman" w:hAnsi="Times New Roman" w:cs="Times New Roman"/>
          <w:bCs/>
          <w:sz w:val="26"/>
          <w:szCs w:val="26"/>
        </w:rPr>
        <w:br/>
      </w:r>
      <w:r w:rsidRPr="00E74C2B">
        <w:rPr>
          <w:rFonts w:ascii="Times New Roman" w:hAnsi="Times New Roman" w:cs="Times New Roman"/>
          <w:bCs/>
          <w:sz w:val="26"/>
          <w:szCs w:val="26"/>
        </w:rPr>
        <w:t>в Едином государственном реестре юридических лиц на местном уровне, а также информационно-программном комплексе, эксплуатируемом Межрайонной ИФНС России №46 по г. Москве, а также к иным базам данных и информационным ресурсам согласно полученному допуску;</w:t>
      </w:r>
    </w:p>
    <w:p w:rsidR="00181250" w:rsidRPr="00E74C2B" w:rsidRDefault="00181250" w:rsidP="006E11EF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181250" w:rsidRPr="00E74C2B" w:rsidRDefault="00181250" w:rsidP="006E11EF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 xml:space="preserve">принимать участие в подготовке проектов локальных нормативных актов </w:t>
      </w:r>
      <w:r w:rsidR="008C22BE">
        <w:rPr>
          <w:rFonts w:ascii="Times New Roman" w:hAnsi="Times New Roman" w:cs="Times New Roman"/>
          <w:sz w:val="26"/>
          <w:szCs w:val="26"/>
        </w:rPr>
        <w:br/>
      </w:r>
      <w:r w:rsidRPr="00E74C2B">
        <w:rPr>
          <w:rFonts w:ascii="Times New Roman" w:hAnsi="Times New Roman" w:cs="Times New Roman"/>
          <w:sz w:val="26"/>
          <w:szCs w:val="26"/>
        </w:rPr>
        <w:t>и других материалов, о</w:t>
      </w:r>
      <w:r w:rsidR="006E11EF" w:rsidRPr="00E74C2B">
        <w:rPr>
          <w:rFonts w:ascii="Times New Roman" w:hAnsi="Times New Roman" w:cs="Times New Roman"/>
          <w:sz w:val="26"/>
          <w:szCs w:val="26"/>
        </w:rPr>
        <w:t>тносящихся к компетенции отдела.</w:t>
      </w:r>
    </w:p>
    <w:p w:rsidR="00181250" w:rsidRPr="00E74C2B" w:rsidRDefault="00181250" w:rsidP="006E11EF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Pr="00E74C2B">
        <w:rPr>
          <w:rFonts w:ascii="Times New Roman" w:hAnsi="Times New Roman" w:cs="Times New Roman"/>
          <w:sz w:val="26"/>
          <w:szCs w:val="26"/>
        </w:rPr>
        <w:t xml:space="preserve"> осуществляет иные права </w:t>
      </w:r>
      <w:r w:rsidR="008C22BE">
        <w:rPr>
          <w:rFonts w:ascii="Times New Roman" w:hAnsi="Times New Roman" w:cs="Times New Roman"/>
          <w:sz w:val="26"/>
          <w:szCs w:val="26"/>
        </w:rPr>
        <w:br/>
      </w:r>
      <w:r w:rsidRPr="00E74C2B">
        <w:rPr>
          <w:rFonts w:ascii="Times New Roman" w:hAnsi="Times New Roman" w:cs="Times New Roman"/>
          <w:sz w:val="26"/>
          <w:szCs w:val="26"/>
        </w:rPr>
        <w:t xml:space="preserve">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E74C2B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E74C2B">
        <w:rPr>
          <w:rFonts w:ascii="Times New Roman" w:hAnsi="Times New Roman" w:cs="Times New Roman"/>
          <w:sz w:val="26"/>
          <w:szCs w:val="26"/>
        </w:rPr>
        <w:t xml:space="preserve">. №506, Положением </w:t>
      </w:r>
      <w:r w:rsidR="008C22BE">
        <w:rPr>
          <w:rFonts w:ascii="Times New Roman" w:hAnsi="Times New Roman" w:cs="Times New Roman"/>
          <w:sz w:val="26"/>
          <w:szCs w:val="26"/>
        </w:rPr>
        <w:br/>
      </w:r>
      <w:r w:rsidRPr="00E74C2B">
        <w:rPr>
          <w:rFonts w:ascii="Times New Roman" w:hAnsi="Times New Roman" w:cs="Times New Roman"/>
          <w:sz w:val="26"/>
          <w:szCs w:val="26"/>
        </w:rPr>
        <w:t>о Межрайонной инспекции Федеральной налоговой службы №46 по г. Москве, утвержденным руководителем УФНС России по г. Москве, положением об отделе работы с заявителями №1, приказами и распоряжениями ФНС России,  приказами УФНС России по г. Москве, приказами инспекции, поручениями руководства инспекции.</w:t>
      </w:r>
    </w:p>
    <w:p w:rsidR="00181250" w:rsidRPr="00E74C2B" w:rsidRDefault="00181250" w:rsidP="006E11EF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74C2B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Pr="00E74C2B">
        <w:rPr>
          <w:rFonts w:ascii="Times New Roman" w:hAnsi="Times New Roman" w:cs="Times New Roman"/>
          <w:sz w:val="26"/>
          <w:szCs w:val="26"/>
        </w:rPr>
        <w:t xml:space="preserve"> несёт ответственность </w:t>
      </w:r>
      <w:r w:rsidR="008C22BE">
        <w:rPr>
          <w:rFonts w:ascii="Times New Roman" w:hAnsi="Times New Roman" w:cs="Times New Roman"/>
          <w:sz w:val="26"/>
          <w:szCs w:val="26"/>
        </w:rPr>
        <w:br/>
      </w:r>
      <w:r w:rsidRPr="00E74C2B">
        <w:rPr>
          <w:rFonts w:ascii="Times New Roman" w:hAnsi="Times New Roman" w:cs="Times New Roman"/>
          <w:sz w:val="26"/>
          <w:szCs w:val="26"/>
        </w:rPr>
        <w:t>за неисполнение</w:t>
      </w:r>
      <w:r w:rsidRPr="00E74C2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E74C2B">
        <w:rPr>
          <w:rFonts w:ascii="Times New Roman" w:hAnsi="Times New Roman" w:cs="Times New Roman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Федеральной налоговой службы №46 по г. Москве,</w:t>
      </w:r>
      <w:r w:rsidRPr="00E74C2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E74C2B">
        <w:rPr>
          <w:rFonts w:ascii="Times New Roman" w:hAnsi="Times New Roman" w:cs="Times New Roman"/>
          <w:sz w:val="26"/>
          <w:szCs w:val="26"/>
        </w:rPr>
        <w:t>задачами и функциями</w:t>
      </w:r>
      <w:r w:rsidRPr="00E74C2B">
        <w:rPr>
          <w:rFonts w:ascii="Times New Roman" w:hAnsi="Times New Roman" w:cs="Times New Roman"/>
          <w:bCs/>
          <w:sz w:val="26"/>
          <w:szCs w:val="26"/>
        </w:rPr>
        <w:t xml:space="preserve"> отдела работы с заявителями</w:t>
      </w:r>
      <w:r w:rsidRPr="00E74C2B">
        <w:rPr>
          <w:rFonts w:ascii="Times New Roman" w:hAnsi="Times New Roman" w:cs="Times New Roman"/>
          <w:sz w:val="26"/>
          <w:szCs w:val="26"/>
        </w:rPr>
        <w:t xml:space="preserve"> №1 </w:t>
      </w:r>
      <w:r w:rsidR="008C22BE">
        <w:rPr>
          <w:rFonts w:ascii="Times New Roman" w:hAnsi="Times New Roman" w:cs="Times New Roman"/>
          <w:sz w:val="26"/>
          <w:szCs w:val="26"/>
        </w:rPr>
        <w:br/>
      </w:r>
      <w:r w:rsidRPr="00E74C2B">
        <w:rPr>
          <w:rFonts w:ascii="Times New Roman" w:hAnsi="Times New Roman" w:cs="Times New Roman"/>
          <w:sz w:val="26"/>
          <w:szCs w:val="26"/>
        </w:rPr>
        <w:t>и функциональными особенностями замещаемой в нем должности гражданской службы:</w:t>
      </w:r>
    </w:p>
    <w:p w:rsidR="006E11EF" w:rsidRPr="00E74C2B" w:rsidRDefault="00181250" w:rsidP="00E74C2B">
      <w:pPr>
        <w:pStyle w:val="a3"/>
        <w:numPr>
          <w:ilvl w:val="0"/>
          <w:numId w:val="23"/>
        </w:numPr>
        <w:tabs>
          <w:tab w:val="left" w:pos="9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74C2B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6E11EF" w:rsidRPr="00E74C2B" w:rsidRDefault="00181250" w:rsidP="00E74C2B">
      <w:pPr>
        <w:pStyle w:val="a3"/>
        <w:numPr>
          <w:ilvl w:val="0"/>
          <w:numId w:val="23"/>
        </w:numPr>
        <w:tabs>
          <w:tab w:val="left" w:pos="9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 xml:space="preserve">за действия или бездействия, ведущие к нарушениям законодательства </w:t>
      </w:r>
      <w:r w:rsidR="008C22BE">
        <w:rPr>
          <w:rFonts w:ascii="Times New Roman" w:hAnsi="Times New Roman" w:cs="Times New Roman"/>
          <w:sz w:val="26"/>
          <w:szCs w:val="26"/>
        </w:rPr>
        <w:br/>
      </w:r>
      <w:r w:rsidRPr="00E74C2B">
        <w:rPr>
          <w:rFonts w:ascii="Times New Roman" w:hAnsi="Times New Roman" w:cs="Times New Roman"/>
          <w:sz w:val="26"/>
          <w:szCs w:val="26"/>
        </w:rPr>
        <w:t>о государственной регистрации юридических лиц, нарушениям прав и законных интересов граждан;</w:t>
      </w:r>
    </w:p>
    <w:p w:rsidR="006E11EF" w:rsidRPr="00E74C2B" w:rsidRDefault="00181250" w:rsidP="00E74C2B">
      <w:pPr>
        <w:pStyle w:val="a3"/>
        <w:numPr>
          <w:ilvl w:val="0"/>
          <w:numId w:val="23"/>
        </w:numPr>
        <w:tabs>
          <w:tab w:val="left" w:pos="9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</w:t>
      </w:r>
      <w:r w:rsidR="008C22BE">
        <w:rPr>
          <w:rFonts w:ascii="Times New Roman" w:hAnsi="Times New Roman" w:cs="Times New Roman"/>
          <w:sz w:val="26"/>
          <w:szCs w:val="26"/>
        </w:rPr>
        <w:br/>
      </w:r>
      <w:r w:rsidRPr="00E74C2B">
        <w:rPr>
          <w:rFonts w:ascii="Times New Roman" w:hAnsi="Times New Roman" w:cs="Times New Roman"/>
          <w:sz w:val="26"/>
          <w:szCs w:val="26"/>
        </w:rPr>
        <w:t xml:space="preserve">и иными внутренними документами инспекции; </w:t>
      </w:r>
    </w:p>
    <w:p w:rsidR="006E11EF" w:rsidRPr="00E74C2B" w:rsidRDefault="00181250" w:rsidP="00E74C2B">
      <w:pPr>
        <w:pStyle w:val="a3"/>
        <w:numPr>
          <w:ilvl w:val="0"/>
          <w:numId w:val="23"/>
        </w:numPr>
        <w:tabs>
          <w:tab w:val="left" w:pos="9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 Москве, приказов и распоряжений начальника инспекции, данных в пределах их полномочий, </w:t>
      </w:r>
      <w:r w:rsidR="008C22BE">
        <w:rPr>
          <w:rFonts w:ascii="Times New Roman" w:hAnsi="Times New Roman" w:cs="Times New Roman"/>
          <w:sz w:val="26"/>
          <w:szCs w:val="26"/>
        </w:rPr>
        <w:br/>
      </w:r>
      <w:r w:rsidRPr="00E74C2B">
        <w:rPr>
          <w:rFonts w:ascii="Times New Roman" w:hAnsi="Times New Roman" w:cs="Times New Roman"/>
          <w:sz w:val="26"/>
          <w:szCs w:val="26"/>
        </w:rPr>
        <w:t>а также регламентов и иных внутренних документов инспекции;</w:t>
      </w:r>
    </w:p>
    <w:p w:rsidR="006E11EF" w:rsidRPr="00E74C2B" w:rsidRDefault="00181250" w:rsidP="00E74C2B">
      <w:pPr>
        <w:pStyle w:val="a3"/>
        <w:numPr>
          <w:ilvl w:val="0"/>
          <w:numId w:val="23"/>
        </w:numPr>
        <w:tabs>
          <w:tab w:val="left" w:pos="9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74C2B">
        <w:rPr>
          <w:rFonts w:ascii="Times New Roman" w:hAnsi="Times New Roman" w:cs="Times New Roman"/>
          <w:bCs/>
          <w:sz w:val="26"/>
          <w:szCs w:val="26"/>
        </w:rPr>
        <w:lastRenderedPageBreak/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6E11EF" w:rsidRPr="00E74C2B" w:rsidRDefault="00181250" w:rsidP="00E74C2B">
      <w:pPr>
        <w:pStyle w:val="a3"/>
        <w:numPr>
          <w:ilvl w:val="0"/>
          <w:numId w:val="23"/>
        </w:numPr>
        <w:tabs>
          <w:tab w:val="left" w:pos="9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 xml:space="preserve">за нарушение служебного распорядка Межрайонной ИФНС России № 46 </w:t>
      </w:r>
      <w:r w:rsidR="008C22BE">
        <w:rPr>
          <w:rFonts w:ascii="Times New Roman" w:hAnsi="Times New Roman" w:cs="Times New Roman"/>
          <w:sz w:val="26"/>
          <w:szCs w:val="26"/>
        </w:rPr>
        <w:br/>
      </w:r>
      <w:r w:rsidRPr="00E74C2B">
        <w:rPr>
          <w:rFonts w:ascii="Times New Roman" w:hAnsi="Times New Roman" w:cs="Times New Roman"/>
          <w:sz w:val="26"/>
          <w:szCs w:val="26"/>
        </w:rPr>
        <w:t>по г. Москве;</w:t>
      </w:r>
    </w:p>
    <w:p w:rsidR="006E11EF" w:rsidRPr="00E74C2B" w:rsidRDefault="00181250" w:rsidP="00E74C2B">
      <w:pPr>
        <w:pStyle w:val="a3"/>
        <w:numPr>
          <w:ilvl w:val="0"/>
          <w:numId w:val="23"/>
        </w:numPr>
        <w:tabs>
          <w:tab w:val="left" w:pos="9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74C2B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6E11EF" w:rsidRPr="00E74C2B" w:rsidRDefault="00181250" w:rsidP="00E74C2B">
      <w:pPr>
        <w:pStyle w:val="a3"/>
        <w:numPr>
          <w:ilvl w:val="0"/>
          <w:numId w:val="23"/>
        </w:numPr>
        <w:tabs>
          <w:tab w:val="left" w:pos="9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6E11EF" w:rsidRPr="00E74C2B" w:rsidRDefault="00181250" w:rsidP="00E74C2B">
      <w:pPr>
        <w:pStyle w:val="a3"/>
        <w:numPr>
          <w:ilvl w:val="0"/>
          <w:numId w:val="23"/>
        </w:numPr>
        <w:tabs>
          <w:tab w:val="left" w:pos="9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6E11EF" w:rsidRPr="00E74C2B" w:rsidRDefault="00181250" w:rsidP="00E74C2B">
      <w:pPr>
        <w:pStyle w:val="a3"/>
        <w:numPr>
          <w:ilvl w:val="0"/>
          <w:numId w:val="23"/>
        </w:numPr>
        <w:tabs>
          <w:tab w:val="left" w:pos="9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</w:t>
      </w:r>
      <w:r w:rsidR="006E11EF" w:rsidRPr="00E74C2B">
        <w:rPr>
          <w:rFonts w:ascii="Times New Roman" w:hAnsi="Times New Roman" w:cs="Times New Roman"/>
          <w:sz w:val="26"/>
          <w:szCs w:val="26"/>
        </w:rPr>
        <w:t>х действующим законодательством;</w:t>
      </w:r>
    </w:p>
    <w:p w:rsidR="00181250" w:rsidRPr="00E74C2B" w:rsidRDefault="00181250" w:rsidP="00E74C2B">
      <w:pPr>
        <w:pStyle w:val="a3"/>
        <w:numPr>
          <w:ilvl w:val="0"/>
          <w:numId w:val="23"/>
        </w:numPr>
        <w:tabs>
          <w:tab w:val="left" w:pos="9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своих должностных обязанностей, определенных настоящим должностным регламентом, регламентами </w:t>
      </w:r>
      <w:r w:rsidR="008C22BE">
        <w:rPr>
          <w:rFonts w:ascii="Times New Roman" w:hAnsi="Times New Roman" w:cs="Times New Roman"/>
          <w:sz w:val="26"/>
          <w:szCs w:val="26"/>
        </w:rPr>
        <w:br/>
      </w:r>
      <w:r w:rsidRPr="00E74C2B">
        <w:rPr>
          <w:rFonts w:ascii="Times New Roman" w:hAnsi="Times New Roman" w:cs="Times New Roman"/>
          <w:sz w:val="26"/>
          <w:szCs w:val="26"/>
        </w:rPr>
        <w:t>и иными внутренними документами Межрайонной ИФНС России № 46 по г. Москве.</w:t>
      </w:r>
    </w:p>
    <w:p w:rsidR="00181250" w:rsidRPr="00E74C2B" w:rsidRDefault="00181250" w:rsidP="0018125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9" w:history="1">
        <w:r w:rsidRPr="00E74C2B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E74C2B">
        <w:rPr>
          <w:rFonts w:ascii="Times New Roman" w:hAnsi="Times New Roman" w:cs="Times New Roman"/>
          <w:sz w:val="26"/>
          <w:szCs w:val="26"/>
        </w:rPr>
        <w:t xml:space="preserve"> </w:t>
      </w:r>
      <w:r w:rsidRPr="00E74C2B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Pr="00E74C2B">
        <w:rPr>
          <w:rFonts w:ascii="Times New Roman" w:hAnsi="Times New Roman" w:cs="Times New Roman"/>
          <w:sz w:val="26"/>
          <w:szCs w:val="26"/>
        </w:rPr>
        <w:t xml:space="preserve"> </w:t>
      </w:r>
      <w:r w:rsidRPr="00E74C2B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Pr="00E74C2B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IV. Перечень вопросов, по которым </w:t>
      </w:r>
      <w:r w:rsidRPr="00E74C2B">
        <w:rPr>
          <w:rFonts w:ascii="Times New Roman" w:hAnsi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Pr="00E74C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вправе или обязан самостоятельно принимать управленческие и 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иные решения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81250" w:rsidRPr="00E74C2B" w:rsidRDefault="00181250" w:rsidP="00E74C2B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Pr="00E74C2B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Pr="00E74C2B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E74C2B" w:rsidRPr="00E74C2B" w:rsidRDefault="00181250" w:rsidP="00E74C2B">
      <w:pPr>
        <w:pStyle w:val="a3"/>
        <w:numPr>
          <w:ilvl w:val="0"/>
          <w:numId w:val="25"/>
        </w:numPr>
        <w:tabs>
          <w:tab w:val="num" w:pos="0"/>
          <w:tab w:val="left" w:pos="70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>приём заявлений на государственную регистрацию юридического лица, документов о внесении изменений в ЕГРЮЛ и учредительные документы юридического лица, сведений о юридическом лице, но не связанных с внесением в учредительные документы, заявлений о реорганизации и ликвидации юридических лиц;</w:t>
      </w:r>
    </w:p>
    <w:p w:rsidR="00E74C2B" w:rsidRPr="00E74C2B" w:rsidRDefault="00181250" w:rsidP="00E74C2B">
      <w:pPr>
        <w:pStyle w:val="a3"/>
        <w:numPr>
          <w:ilvl w:val="0"/>
          <w:numId w:val="25"/>
        </w:numPr>
        <w:tabs>
          <w:tab w:val="num" w:pos="0"/>
          <w:tab w:val="left" w:pos="70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 xml:space="preserve">выдачи документов, </w:t>
      </w:r>
      <w:r w:rsidRPr="00E74C2B">
        <w:rPr>
          <w:rFonts w:ascii="Times New Roman" w:hAnsi="Times New Roman" w:cs="Times New Roman"/>
          <w:bCs/>
          <w:iCs/>
          <w:sz w:val="26"/>
          <w:szCs w:val="26"/>
        </w:rPr>
        <w:t>являющихся результатом государственной регистрации юридического лица;</w:t>
      </w:r>
    </w:p>
    <w:p w:rsidR="00302DC8" w:rsidRPr="00E74C2B" w:rsidRDefault="00302DC8" w:rsidP="00E74C2B">
      <w:pPr>
        <w:pStyle w:val="a3"/>
        <w:numPr>
          <w:ilvl w:val="0"/>
          <w:numId w:val="25"/>
        </w:numPr>
        <w:tabs>
          <w:tab w:val="num" w:pos="0"/>
          <w:tab w:val="left" w:pos="70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  <w:lang w:eastAsia="ru-RU"/>
        </w:rPr>
        <w:t>приёма заявлений на выдачу квалифицированного сертификата ключа проверки</w:t>
      </w:r>
      <w:r w:rsidR="001078DD" w:rsidRPr="00E74C2B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E74C2B">
        <w:rPr>
          <w:rFonts w:ascii="Times New Roman" w:hAnsi="Times New Roman" w:cs="Times New Roman"/>
          <w:sz w:val="26"/>
          <w:szCs w:val="26"/>
          <w:lang w:eastAsia="ru-RU"/>
        </w:rPr>
        <w:t>электронной подписи, выдачи КЭП.</w:t>
      </w:r>
    </w:p>
    <w:p w:rsidR="00E74C2B" w:rsidRPr="00E74C2B" w:rsidRDefault="00181250" w:rsidP="00E74C2B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Pr="00E74C2B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Pr="00E74C2B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E74C2B" w:rsidRPr="00E74C2B" w:rsidRDefault="00181250" w:rsidP="00E74C2B">
      <w:pPr>
        <w:pStyle w:val="a3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 w:cs="Times New Roman"/>
          <w:bCs/>
          <w:iCs/>
          <w:sz w:val="26"/>
          <w:szCs w:val="26"/>
        </w:rPr>
        <w:t xml:space="preserve">соблюдения правил эксплуатации оргтехники, не допускать к работе </w:t>
      </w:r>
      <w:r w:rsidR="008C22BE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E74C2B">
        <w:rPr>
          <w:rFonts w:ascii="Times New Roman" w:hAnsi="Times New Roman" w:cs="Times New Roman"/>
          <w:bCs/>
          <w:iCs/>
          <w:sz w:val="26"/>
          <w:szCs w:val="26"/>
        </w:rPr>
        <w:t>на технических средствах неуполномоченных лиц;</w:t>
      </w:r>
    </w:p>
    <w:p w:rsidR="00181250" w:rsidRPr="00E74C2B" w:rsidRDefault="00181250" w:rsidP="00E74C2B">
      <w:pPr>
        <w:pStyle w:val="a3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 xml:space="preserve">иным вопросам, предусмотренным Положением о Межрайонной инспекции Федеральной налоговой службы № 46 по г. Москве, Положением о отделе работы </w:t>
      </w:r>
      <w:r w:rsidR="008C22BE">
        <w:rPr>
          <w:rFonts w:ascii="Times New Roman" w:hAnsi="Times New Roman" w:cs="Times New Roman"/>
          <w:sz w:val="26"/>
          <w:szCs w:val="26"/>
        </w:rPr>
        <w:br/>
      </w:r>
      <w:r w:rsidRPr="00E74C2B">
        <w:rPr>
          <w:rFonts w:ascii="Times New Roman" w:hAnsi="Times New Roman" w:cs="Times New Roman"/>
          <w:sz w:val="26"/>
          <w:szCs w:val="26"/>
        </w:rPr>
        <w:t>с заявителями № 1, регламентами инспекции, иными нормативными актами.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V. Перечень вопросов, по которым </w:t>
      </w:r>
      <w:r w:rsidRPr="00E74C2B">
        <w:rPr>
          <w:rFonts w:ascii="Times New Roman" w:hAnsi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Pr="00E74C2B">
        <w:rPr>
          <w:rFonts w:ascii="Times New Roman" w:hAnsi="Times New Roman" w:cs="Times New Roman"/>
          <w:sz w:val="26"/>
          <w:szCs w:val="26"/>
        </w:rPr>
        <w:t xml:space="preserve"> </w:t>
      </w:r>
      <w:r w:rsidRPr="00E74C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81250" w:rsidRPr="00E74C2B" w:rsidRDefault="00181250" w:rsidP="00E74C2B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74C2B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Pr="00E74C2B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81250" w:rsidRPr="00E74C2B" w:rsidRDefault="00181250" w:rsidP="00E74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lastRenderedPageBreak/>
        <w:t>локальных нормативных актов и других материалов, относящихся к компетенции отдела, регламентов по направлениям деятельности отдела и Инструкции, относящиеся к компетенции отдела работы с заявителями №1.</w:t>
      </w:r>
    </w:p>
    <w:p w:rsidR="00181250" w:rsidRPr="00E74C2B" w:rsidRDefault="00181250" w:rsidP="00E74C2B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Pr="00E74C2B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181250" w:rsidRPr="00E74C2B" w:rsidRDefault="00181250" w:rsidP="0018125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 xml:space="preserve">положений об инспекции и отделе; </w:t>
      </w:r>
    </w:p>
    <w:p w:rsidR="00181250" w:rsidRPr="00E74C2B" w:rsidRDefault="00181250" w:rsidP="0018125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181250" w:rsidRPr="00E74C2B" w:rsidRDefault="00181250" w:rsidP="0018125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инспекции.</w:t>
      </w:r>
    </w:p>
    <w:p w:rsidR="00433099" w:rsidRPr="00E74C2B" w:rsidRDefault="00433099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принятия данных решений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81250" w:rsidRPr="00E74C2B" w:rsidRDefault="00181250" w:rsidP="00E74C2B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Pr="00E74C2B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Pr="00E74C2B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VII. Порядок служебного взаимодействия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81250" w:rsidRPr="00E74C2B" w:rsidRDefault="00181250" w:rsidP="00E74C2B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Pr="00E74C2B"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 инспектора</w:t>
      </w:r>
      <w:r w:rsidRPr="00E74C2B">
        <w:rPr>
          <w:rFonts w:ascii="Times New Roman" w:hAnsi="Times New Roman" w:cs="Times New Roman"/>
          <w:sz w:val="26"/>
          <w:szCs w:val="26"/>
        </w:rPr>
        <w:t xml:space="preserve"> </w:t>
      </w:r>
      <w:r w:rsidR="008C22BE">
        <w:rPr>
          <w:rFonts w:ascii="Times New Roman" w:hAnsi="Times New Roman" w:cs="Times New Roman"/>
          <w:sz w:val="26"/>
          <w:szCs w:val="26"/>
        </w:rPr>
        <w:br/>
      </w:r>
      <w:r w:rsidRPr="00E74C2B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</w:t>
      </w:r>
      <w:r w:rsidR="008C22BE">
        <w:rPr>
          <w:rFonts w:ascii="Times New Roman" w:hAnsi="Times New Roman" w:cs="Times New Roman"/>
          <w:sz w:val="26"/>
          <w:szCs w:val="26"/>
        </w:rPr>
        <w:br/>
      </w:r>
      <w:r w:rsidRPr="00E74C2B">
        <w:rPr>
          <w:rFonts w:ascii="Times New Roman" w:hAnsi="Times New Roman" w:cs="Times New Roman"/>
          <w:sz w:val="26"/>
          <w:szCs w:val="26"/>
        </w:rPr>
        <w:t xml:space="preserve">в рамках деловых отношений на основе </w:t>
      </w:r>
      <w:hyperlink r:id="rId10" w:history="1">
        <w:r w:rsidRPr="00E74C2B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общих принципов</w:t>
        </w:r>
      </w:hyperlink>
      <w:r w:rsidRPr="00E74C2B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1" w:history="1">
        <w:r w:rsidRPr="00E74C2B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Указом</w:t>
        </w:r>
      </w:hyperlink>
      <w:r w:rsidRPr="00E74C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74C2B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E74C2B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Pr="00E74C2B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2" w:history="1">
        <w:r w:rsidRPr="00E74C2B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статьей 18</w:t>
        </w:r>
      </w:hyperlink>
      <w:r w:rsidRPr="00E74C2B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74C2B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E74C2B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</w:t>
      </w:r>
      <w:r w:rsidR="008C22BE">
        <w:rPr>
          <w:rFonts w:ascii="Times New Roman" w:hAnsi="Times New Roman" w:cs="Times New Roman"/>
          <w:sz w:val="26"/>
          <w:szCs w:val="26"/>
        </w:rPr>
        <w:br/>
      </w:r>
      <w:r w:rsidRPr="00E74C2B">
        <w:rPr>
          <w:rFonts w:ascii="Times New Roman" w:hAnsi="Times New Roman" w:cs="Times New Roman"/>
          <w:sz w:val="26"/>
          <w:szCs w:val="26"/>
        </w:rPr>
        <w:t xml:space="preserve">и служебного поведения государственных гражданских служащих Федеральной налоговой службы, утвержденным приказом ФНС России от 11.04.2011 </w:t>
      </w:r>
      <w:r w:rsidR="008C22BE">
        <w:rPr>
          <w:rFonts w:ascii="Times New Roman" w:hAnsi="Times New Roman" w:cs="Times New Roman"/>
          <w:sz w:val="26"/>
          <w:szCs w:val="26"/>
        </w:rPr>
        <w:br/>
      </w:r>
      <w:r w:rsidRPr="00E74C2B">
        <w:rPr>
          <w:rFonts w:ascii="Times New Roman" w:hAnsi="Times New Roman" w:cs="Times New Roman"/>
          <w:sz w:val="26"/>
          <w:szCs w:val="26"/>
        </w:rPr>
        <w:t xml:space="preserve">№ММВ-7-4/260@, а также в соответствии с иными нормативными правовыми актами Российской Федерации и приказами (распоряжениями) ФНС России, УФНС России </w:t>
      </w:r>
      <w:r w:rsidR="008C22BE">
        <w:rPr>
          <w:rFonts w:ascii="Times New Roman" w:hAnsi="Times New Roman" w:cs="Times New Roman"/>
          <w:sz w:val="26"/>
          <w:szCs w:val="26"/>
        </w:rPr>
        <w:br/>
      </w:r>
      <w:r w:rsidRPr="00E74C2B">
        <w:rPr>
          <w:rFonts w:ascii="Times New Roman" w:hAnsi="Times New Roman" w:cs="Times New Roman"/>
          <w:sz w:val="26"/>
          <w:szCs w:val="26"/>
        </w:rPr>
        <w:t>по г. Москве, инспекции.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Федеральной налоговой службы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81250" w:rsidRPr="00E74C2B" w:rsidRDefault="00181250" w:rsidP="00E74C2B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Pr="00E74C2B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Pr="00E74C2B">
        <w:rPr>
          <w:rFonts w:ascii="Times New Roman" w:hAnsi="Times New Roman" w:cs="Times New Roman"/>
          <w:sz w:val="26"/>
          <w:szCs w:val="26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</w:t>
      </w:r>
      <w:r w:rsidR="008C22BE">
        <w:rPr>
          <w:rFonts w:ascii="Times New Roman" w:hAnsi="Times New Roman" w:cs="Times New Roman"/>
          <w:sz w:val="26"/>
          <w:szCs w:val="26"/>
        </w:rPr>
        <w:br/>
      </w:r>
      <w:r w:rsidRPr="00E74C2B">
        <w:rPr>
          <w:rFonts w:ascii="Times New Roman" w:hAnsi="Times New Roman" w:cs="Times New Roman"/>
          <w:sz w:val="26"/>
          <w:szCs w:val="26"/>
        </w:rPr>
        <w:t xml:space="preserve">по г. Москве: </w:t>
      </w:r>
    </w:p>
    <w:p w:rsidR="001078DD" w:rsidRPr="00E74C2B" w:rsidRDefault="00181250" w:rsidP="00E74C2B">
      <w:pPr>
        <w:pStyle w:val="a3"/>
        <w:numPr>
          <w:ilvl w:val="0"/>
          <w:numId w:val="2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>прием и выдача документов о государственной регистрации юридических лиц;</w:t>
      </w:r>
    </w:p>
    <w:p w:rsidR="00E74C2B" w:rsidRPr="00E74C2B" w:rsidRDefault="00181250" w:rsidP="00E74C2B">
      <w:pPr>
        <w:pStyle w:val="a3"/>
        <w:numPr>
          <w:ilvl w:val="0"/>
          <w:numId w:val="2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>консультирование заявителей по вопросам государственной регистрации юридических лиц и индивидуальных предпринимателей в пределах компетенции работы отдела</w:t>
      </w:r>
      <w:r w:rsidR="00302DC8" w:rsidRPr="00E74C2B">
        <w:rPr>
          <w:rFonts w:ascii="Times New Roman" w:hAnsi="Times New Roman" w:cs="Times New Roman"/>
          <w:sz w:val="26"/>
          <w:szCs w:val="26"/>
        </w:rPr>
        <w:t>;</w:t>
      </w:r>
    </w:p>
    <w:p w:rsidR="00302DC8" w:rsidRPr="00E74C2B" w:rsidRDefault="00302DC8" w:rsidP="00E74C2B">
      <w:pPr>
        <w:pStyle w:val="a3"/>
        <w:numPr>
          <w:ilvl w:val="0"/>
          <w:numId w:val="2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информирование заявителей по вопросам выдачи квалифицированных</w:t>
      </w:r>
      <w:r w:rsidR="001078DD" w:rsidRPr="00E74C2B">
        <w:rPr>
          <w:rFonts w:ascii="Times New Roman" w:hAnsi="Times New Roman" w:cs="Times New Roman"/>
          <w:sz w:val="26"/>
          <w:szCs w:val="26"/>
        </w:rPr>
        <w:t xml:space="preserve"> </w:t>
      </w:r>
      <w:r w:rsidRPr="00E74C2B">
        <w:rPr>
          <w:rFonts w:ascii="Times New Roman" w:hAnsi="Times New Roman" w:cs="Times New Roman"/>
          <w:sz w:val="26"/>
          <w:szCs w:val="26"/>
          <w:lang w:eastAsia="ru-RU"/>
        </w:rPr>
        <w:t>сертификатов ключей проверки электронной подписи.</w:t>
      </w:r>
    </w:p>
    <w:p w:rsidR="00181250" w:rsidRPr="00E74C2B" w:rsidRDefault="00181250" w:rsidP="001078D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IX. Показатели эффективности и результативности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профессиональной служебной деятельности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181250" w:rsidRPr="00E74C2B" w:rsidRDefault="00181250" w:rsidP="00E74C2B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>Эффективность професси</w:t>
      </w:r>
      <w:r w:rsidR="00E74C2B" w:rsidRPr="00E74C2B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Pr="00E74C2B">
        <w:rPr>
          <w:rFonts w:ascii="Times New Roman" w:hAnsi="Times New Roman" w:cs="Times New Roman"/>
          <w:sz w:val="26"/>
          <w:szCs w:val="26"/>
        </w:rPr>
        <w:t xml:space="preserve"> </w:t>
      </w:r>
      <w:r w:rsidRPr="00E74C2B"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 инспектора</w:t>
      </w:r>
      <w:r w:rsidRPr="00E74C2B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sz w:val="26"/>
          <w:szCs w:val="26"/>
          <w:lang w:eastAsia="ru-RU"/>
        </w:rPr>
        <w:t xml:space="preserve">качеству выполненной работы (подготовке документов в соответствии </w:t>
      </w:r>
      <w:r w:rsidR="008C22BE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E74C2B">
        <w:rPr>
          <w:rFonts w:ascii="Times New Roman" w:hAnsi="Times New Roman" w:cs="Times New Roman"/>
          <w:sz w:val="26"/>
          <w:szCs w:val="26"/>
          <w:lang w:eastAsia="ru-RU"/>
        </w:rPr>
        <w:t xml:space="preserve">с установленными требованиями, полному и логичному изложению материала, юридически грамотному составлению документа, отсутствию стилистических </w:t>
      </w:r>
      <w:r w:rsidR="008C22BE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E74C2B">
        <w:rPr>
          <w:rFonts w:ascii="Times New Roman" w:hAnsi="Times New Roman" w:cs="Times New Roman"/>
          <w:sz w:val="26"/>
          <w:szCs w:val="26"/>
          <w:lang w:eastAsia="ru-RU"/>
        </w:rPr>
        <w:t>и грамматических ошибок);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sz w:val="26"/>
          <w:szCs w:val="26"/>
          <w:lang w:eastAsia="ru-RU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</w:t>
      </w:r>
      <w:r w:rsidR="008C22BE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E74C2B">
        <w:rPr>
          <w:rFonts w:ascii="Times New Roman" w:hAnsi="Times New Roman" w:cs="Times New Roman"/>
          <w:sz w:val="26"/>
          <w:szCs w:val="26"/>
          <w:lang w:eastAsia="ru-RU"/>
        </w:rPr>
        <w:t>с документами);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81250" w:rsidRPr="00E74C2B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sz w:val="26"/>
          <w:szCs w:val="26"/>
          <w:lang w:eastAsia="ru-RU"/>
        </w:rPr>
        <w:t xml:space="preserve">творческому подходу к решению поставленных задач, активности и инициативе </w:t>
      </w:r>
      <w:r w:rsidR="008C22BE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E74C2B">
        <w:rPr>
          <w:rFonts w:ascii="Times New Roman" w:hAnsi="Times New Roman" w:cs="Times New Roman"/>
          <w:sz w:val="26"/>
          <w:szCs w:val="26"/>
          <w:lang w:eastAsia="ru-RU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81250" w:rsidRPr="00E74C2B" w:rsidRDefault="00181250" w:rsidP="001812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74C2B">
        <w:rPr>
          <w:rFonts w:ascii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671A4B" w:rsidRPr="00E74C2B" w:rsidRDefault="00181250" w:rsidP="00671A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74C2B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Pr="00E74C2B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Pr="00E74C2B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показателям, как: количественные и качественные показатели принятых и выданных документов, представленных на государственную регистрацию юридических лиц, наличие жалоб </w:t>
      </w:r>
      <w:r w:rsidR="008C22BE">
        <w:rPr>
          <w:rFonts w:ascii="Times New Roman" w:hAnsi="Times New Roman" w:cs="Times New Roman"/>
          <w:sz w:val="26"/>
          <w:szCs w:val="26"/>
        </w:rPr>
        <w:br/>
      </w:r>
      <w:r w:rsidRPr="00E74C2B">
        <w:rPr>
          <w:rFonts w:ascii="Times New Roman" w:hAnsi="Times New Roman" w:cs="Times New Roman"/>
          <w:sz w:val="26"/>
          <w:szCs w:val="26"/>
        </w:rPr>
        <w:t>на результаты исполнения служебных функций, соблюдение служебной дисциплины; 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="00671A4B" w:rsidRPr="00E74C2B">
        <w:rPr>
          <w:rFonts w:ascii="Times New Roman" w:hAnsi="Times New Roman" w:cs="Times New Roman"/>
          <w:sz w:val="26"/>
          <w:szCs w:val="26"/>
        </w:rPr>
        <w:t>, количественные и качественные показатели принятых и выданных квалифицированных сертификатов ключей проверки электронной подписи.</w:t>
      </w:r>
    </w:p>
    <w:p w:rsidR="008239E4" w:rsidRPr="00185445" w:rsidRDefault="008239E4" w:rsidP="00671A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5"/>
          <w:szCs w:val="26"/>
        </w:rPr>
      </w:pPr>
    </w:p>
    <w:p w:rsidR="00B272D9" w:rsidRPr="00185445" w:rsidRDefault="00B272D9" w:rsidP="0018125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p w:rsidR="00B272D9" w:rsidRPr="00185445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Style w:val="af"/>
        <w:tblW w:w="10167" w:type="dxa"/>
        <w:tblLook w:val="04A0" w:firstRow="1" w:lastRow="0" w:firstColumn="1" w:lastColumn="0" w:noHBand="0" w:noVBand="1"/>
      </w:tblPr>
      <w:tblGrid>
        <w:gridCol w:w="4928"/>
        <w:gridCol w:w="147"/>
        <w:gridCol w:w="2830"/>
        <w:gridCol w:w="2262"/>
      </w:tblGrid>
      <w:tr w:rsidR="00185445" w:rsidRPr="00185445" w:rsidTr="008239E4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8239E4" w:rsidRPr="00185445" w:rsidRDefault="008239E4" w:rsidP="00DB50A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5445">
              <w:rPr>
                <w:rFonts w:ascii="Times New Roman" w:hAnsi="Times New Roman" w:cs="Times New Roman"/>
                <w:sz w:val="24"/>
                <w:szCs w:val="24"/>
              </w:rPr>
              <w:t>Начальник отдела работы с заявителями № 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right w:val="nil"/>
            </w:tcBorders>
          </w:tcPr>
          <w:p w:rsidR="008239E4" w:rsidRPr="00185445" w:rsidRDefault="008239E4" w:rsidP="008239E4">
            <w:pPr>
              <w:ind w:right="-7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39E4" w:rsidRPr="00185445" w:rsidRDefault="008239E4" w:rsidP="00AE0E4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5445" w:rsidRPr="00185445" w:rsidTr="008239E4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8239E4" w:rsidRPr="00185445" w:rsidRDefault="008239E4" w:rsidP="00DB50A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85445">
              <w:rPr>
                <w:rFonts w:ascii="Times New Roman" w:hAnsi="Times New Roman"/>
                <w:sz w:val="16"/>
                <w:szCs w:val="16"/>
              </w:rPr>
              <w:t>(наименование отдела инспекции)</w:t>
            </w:r>
          </w:p>
        </w:tc>
        <w:tc>
          <w:tcPr>
            <w:tcW w:w="2977" w:type="dxa"/>
            <w:gridSpan w:val="2"/>
            <w:tcBorders>
              <w:left w:val="nil"/>
              <w:bottom w:val="nil"/>
              <w:right w:val="nil"/>
            </w:tcBorders>
          </w:tcPr>
          <w:p w:rsidR="008239E4" w:rsidRPr="00185445" w:rsidRDefault="008239E4" w:rsidP="00DB50A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85445">
              <w:rPr>
                <w:rFonts w:ascii="Times New Roman" w:hAnsi="Times New Roman"/>
                <w:sz w:val="16"/>
                <w:szCs w:val="16"/>
              </w:rPr>
              <w:t>(подпись</w:t>
            </w:r>
            <w:r w:rsidRPr="00185445">
              <w:rPr>
                <w:sz w:val="16"/>
                <w:szCs w:val="16"/>
              </w:rPr>
              <w:t>)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39E4" w:rsidRPr="00185445" w:rsidRDefault="008239E4" w:rsidP="00DB50A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85445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185445" w:rsidRPr="00185445" w:rsidTr="008239E4">
        <w:trPr>
          <w:trHeight w:val="681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C804C9" w:rsidRPr="00185445" w:rsidRDefault="00C804C9" w:rsidP="008F18B6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4C9" w:rsidRPr="00185445" w:rsidRDefault="00C804C9" w:rsidP="008F18B6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C804C9" w:rsidRPr="00185445" w:rsidRDefault="00C804C9" w:rsidP="008F18B6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85445" w:rsidRPr="00185445" w:rsidTr="008239E4">
        <w:tc>
          <w:tcPr>
            <w:tcW w:w="50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4C9" w:rsidRPr="00185445" w:rsidRDefault="00C804C9" w:rsidP="008F18B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54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должностным регламентом ознакомлен(а)</w:t>
            </w:r>
          </w:p>
        </w:tc>
        <w:tc>
          <w:tcPr>
            <w:tcW w:w="2830" w:type="dxa"/>
            <w:tcBorders>
              <w:top w:val="nil"/>
              <w:left w:val="nil"/>
              <w:right w:val="nil"/>
            </w:tcBorders>
          </w:tcPr>
          <w:p w:rsidR="00C804C9" w:rsidRPr="00185445" w:rsidRDefault="00C804C9" w:rsidP="008F18B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4C9" w:rsidRPr="00185445" w:rsidRDefault="00C804C9" w:rsidP="00150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185445" w:rsidRPr="00185445" w:rsidTr="008239E4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C804C9" w:rsidRPr="00185445" w:rsidRDefault="00C804C9" w:rsidP="008F18B6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left w:val="nil"/>
              <w:bottom w:val="nil"/>
              <w:right w:val="nil"/>
            </w:tcBorders>
          </w:tcPr>
          <w:p w:rsidR="00C804C9" w:rsidRPr="00185445" w:rsidRDefault="00C804C9" w:rsidP="008F18B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85445">
              <w:rPr>
                <w:rFonts w:ascii="Times New Roman" w:hAnsi="Times New Roman"/>
                <w:sz w:val="16"/>
                <w:szCs w:val="16"/>
              </w:rPr>
              <w:t>(подпись</w:t>
            </w:r>
            <w:r w:rsidRPr="00185445">
              <w:rPr>
                <w:sz w:val="16"/>
                <w:szCs w:val="16"/>
              </w:rPr>
              <w:t>)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04C9" w:rsidRPr="00185445" w:rsidRDefault="00C804C9" w:rsidP="008F18B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85445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</w:tbl>
    <w:p w:rsidR="00C804C9" w:rsidRDefault="00C804C9">
      <w:pPr>
        <w:rPr>
          <w:rFonts w:ascii="Times New Roman" w:hAnsi="Times New Roman" w:cs="Times New Roman"/>
          <w:sz w:val="20"/>
          <w:szCs w:val="20"/>
        </w:rPr>
      </w:pPr>
    </w:p>
    <w:sectPr w:rsidR="00C804C9" w:rsidSect="002E46C3">
      <w:type w:val="continuous"/>
      <w:pgSz w:w="11906" w:h="16838"/>
      <w:pgMar w:top="567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0C69" w:rsidRDefault="00FB0C69" w:rsidP="008F5841">
      <w:pPr>
        <w:spacing w:after="0" w:line="240" w:lineRule="auto"/>
      </w:pPr>
      <w:r>
        <w:separator/>
      </w:r>
    </w:p>
  </w:endnote>
  <w:endnote w:type="continuationSeparator" w:id="0">
    <w:p w:rsidR="00FB0C69" w:rsidRDefault="00FB0C69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0C69" w:rsidRDefault="00FB0C69" w:rsidP="008F5841">
      <w:pPr>
        <w:spacing w:after="0" w:line="240" w:lineRule="auto"/>
      </w:pPr>
      <w:r>
        <w:separator/>
      </w:r>
    </w:p>
  </w:footnote>
  <w:footnote w:type="continuationSeparator" w:id="0">
    <w:p w:rsidR="00FB0C69" w:rsidRDefault="00FB0C69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8926933"/>
      <w:docPartObj>
        <w:docPartGallery w:val="Page Numbers (Top of Page)"/>
        <w:docPartUnique/>
      </w:docPartObj>
    </w:sdtPr>
    <w:sdtEndPr/>
    <w:sdtContent>
      <w:p w:rsidR="002F3402" w:rsidRDefault="00CD0482">
        <w:pPr>
          <w:pStyle w:val="af0"/>
          <w:jc w:val="center"/>
        </w:pPr>
        <w:r>
          <w:fldChar w:fldCharType="begin"/>
        </w:r>
        <w:r w:rsidR="002F3402">
          <w:instrText>PAGE   \* MERGEFORMAT</w:instrText>
        </w:r>
        <w:r>
          <w:fldChar w:fldCharType="separate"/>
        </w:r>
        <w:r w:rsidR="002D7EF1">
          <w:rPr>
            <w:noProof/>
          </w:rPr>
          <w:t>8</w:t>
        </w:r>
        <w:r>
          <w:fldChar w:fldCharType="end"/>
        </w:r>
      </w:p>
    </w:sdtContent>
  </w:sdt>
  <w:p w:rsidR="002F3402" w:rsidRDefault="002F3402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F1196"/>
    <w:multiLevelType w:val="hybridMultilevel"/>
    <w:tmpl w:val="C11AA994"/>
    <w:lvl w:ilvl="0" w:tplc="6574A96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549A1"/>
    <w:multiLevelType w:val="hybridMultilevel"/>
    <w:tmpl w:val="50A2BE60"/>
    <w:lvl w:ilvl="0" w:tplc="6574A96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07A62"/>
    <w:multiLevelType w:val="hybridMultilevel"/>
    <w:tmpl w:val="EF4017B4"/>
    <w:lvl w:ilvl="0" w:tplc="40C64EE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9605E"/>
    <w:multiLevelType w:val="hybridMultilevel"/>
    <w:tmpl w:val="7EC4C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12711CA"/>
    <w:multiLevelType w:val="hybridMultilevel"/>
    <w:tmpl w:val="519E8E0E"/>
    <w:lvl w:ilvl="0" w:tplc="474802F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10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FE7989"/>
    <w:multiLevelType w:val="hybridMultilevel"/>
    <w:tmpl w:val="B6E890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035B6"/>
    <w:multiLevelType w:val="hybridMultilevel"/>
    <w:tmpl w:val="9EAC9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83F0C96"/>
    <w:multiLevelType w:val="hybridMultilevel"/>
    <w:tmpl w:val="83E09260"/>
    <w:lvl w:ilvl="0" w:tplc="1C08D2B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6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D359EE"/>
    <w:multiLevelType w:val="hybridMultilevel"/>
    <w:tmpl w:val="8880080A"/>
    <w:lvl w:ilvl="0" w:tplc="2684E8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8755C2"/>
    <w:multiLevelType w:val="hybridMultilevel"/>
    <w:tmpl w:val="6D4A0CE6"/>
    <w:lvl w:ilvl="0" w:tplc="6574A96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8E28CA"/>
    <w:multiLevelType w:val="hybridMultilevel"/>
    <w:tmpl w:val="9662D856"/>
    <w:lvl w:ilvl="0" w:tplc="FEE89F74">
      <w:start w:val="1"/>
      <w:numFmt w:val="bullet"/>
      <w:suff w:val="space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A90EE4"/>
    <w:multiLevelType w:val="hybridMultilevel"/>
    <w:tmpl w:val="1FDA4292"/>
    <w:lvl w:ilvl="0" w:tplc="474802F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AD0DF9"/>
    <w:multiLevelType w:val="hybridMultilevel"/>
    <w:tmpl w:val="BD947100"/>
    <w:lvl w:ilvl="0" w:tplc="6574A96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20"/>
  </w:num>
  <w:num w:numId="3">
    <w:abstractNumId w:val="16"/>
  </w:num>
  <w:num w:numId="4">
    <w:abstractNumId w:val="26"/>
  </w:num>
  <w:num w:numId="5">
    <w:abstractNumId w:val="23"/>
  </w:num>
  <w:num w:numId="6">
    <w:abstractNumId w:val="13"/>
  </w:num>
  <w:num w:numId="7">
    <w:abstractNumId w:val="10"/>
  </w:num>
  <w:num w:numId="8">
    <w:abstractNumId w:val="14"/>
  </w:num>
  <w:num w:numId="9">
    <w:abstractNumId w:val="6"/>
  </w:num>
  <w:num w:numId="10">
    <w:abstractNumId w:val="17"/>
  </w:num>
  <w:num w:numId="11">
    <w:abstractNumId w:val="1"/>
  </w:num>
  <w:num w:numId="12">
    <w:abstractNumId w:val="25"/>
  </w:num>
  <w:num w:numId="13">
    <w:abstractNumId w:val="8"/>
  </w:num>
  <w:num w:numId="14">
    <w:abstractNumId w:val="9"/>
  </w:num>
  <w:num w:numId="15">
    <w:abstractNumId w:val="21"/>
  </w:num>
  <w:num w:numId="16">
    <w:abstractNumId w:val="15"/>
  </w:num>
  <w:num w:numId="17">
    <w:abstractNumId w:val="22"/>
  </w:num>
  <w:num w:numId="18">
    <w:abstractNumId w:val="11"/>
  </w:num>
  <w:num w:numId="19">
    <w:abstractNumId w:val="4"/>
  </w:num>
  <w:num w:numId="20">
    <w:abstractNumId w:val="12"/>
  </w:num>
  <w:num w:numId="21">
    <w:abstractNumId w:val="3"/>
  </w:num>
  <w:num w:numId="22">
    <w:abstractNumId w:val="18"/>
  </w:num>
  <w:num w:numId="23">
    <w:abstractNumId w:val="24"/>
  </w:num>
  <w:num w:numId="24">
    <w:abstractNumId w:val="7"/>
  </w:num>
  <w:num w:numId="25">
    <w:abstractNumId w:val="19"/>
  </w:num>
  <w:num w:numId="26">
    <w:abstractNumId w:val="0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1250"/>
    <w:rsid w:val="000065F2"/>
    <w:rsid w:val="00046A51"/>
    <w:rsid w:val="00061854"/>
    <w:rsid w:val="00070306"/>
    <w:rsid w:val="00080FCA"/>
    <w:rsid w:val="000925BC"/>
    <w:rsid w:val="00094B12"/>
    <w:rsid w:val="000B7392"/>
    <w:rsid w:val="000C5DEF"/>
    <w:rsid w:val="001078DD"/>
    <w:rsid w:val="001154F0"/>
    <w:rsid w:val="00131828"/>
    <w:rsid w:val="00135717"/>
    <w:rsid w:val="001500BA"/>
    <w:rsid w:val="0015700E"/>
    <w:rsid w:val="00170539"/>
    <w:rsid w:val="00170891"/>
    <w:rsid w:val="00181250"/>
    <w:rsid w:val="00185445"/>
    <w:rsid w:val="001A3A20"/>
    <w:rsid w:val="001B5C49"/>
    <w:rsid w:val="00217D41"/>
    <w:rsid w:val="00222CFA"/>
    <w:rsid w:val="0024581C"/>
    <w:rsid w:val="0027452C"/>
    <w:rsid w:val="00281252"/>
    <w:rsid w:val="002A4157"/>
    <w:rsid w:val="002B0B0C"/>
    <w:rsid w:val="002B3F47"/>
    <w:rsid w:val="002C0E1B"/>
    <w:rsid w:val="002C3322"/>
    <w:rsid w:val="002D7EF1"/>
    <w:rsid w:val="002E46C3"/>
    <w:rsid w:val="002E71D0"/>
    <w:rsid w:val="002F3402"/>
    <w:rsid w:val="002F5D36"/>
    <w:rsid w:val="00302DC8"/>
    <w:rsid w:val="00307AC1"/>
    <w:rsid w:val="0032280F"/>
    <w:rsid w:val="0033285B"/>
    <w:rsid w:val="00335028"/>
    <w:rsid w:val="00381B53"/>
    <w:rsid w:val="003868A9"/>
    <w:rsid w:val="003A338D"/>
    <w:rsid w:val="003A7518"/>
    <w:rsid w:val="003C4A8B"/>
    <w:rsid w:val="003E40C9"/>
    <w:rsid w:val="00400FE7"/>
    <w:rsid w:val="00410D5A"/>
    <w:rsid w:val="004126A7"/>
    <w:rsid w:val="00421A4E"/>
    <w:rsid w:val="004240B5"/>
    <w:rsid w:val="00433099"/>
    <w:rsid w:val="00447738"/>
    <w:rsid w:val="00447E31"/>
    <w:rsid w:val="00496B68"/>
    <w:rsid w:val="004B6BC5"/>
    <w:rsid w:val="004C7D82"/>
    <w:rsid w:val="00501CF9"/>
    <w:rsid w:val="005108FF"/>
    <w:rsid w:val="005133BF"/>
    <w:rsid w:val="005267BE"/>
    <w:rsid w:val="00562D1A"/>
    <w:rsid w:val="0057547E"/>
    <w:rsid w:val="00596076"/>
    <w:rsid w:val="005B1A5A"/>
    <w:rsid w:val="005B476B"/>
    <w:rsid w:val="005B6634"/>
    <w:rsid w:val="005C3ED8"/>
    <w:rsid w:val="005E0FB0"/>
    <w:rsid w:val="005E3865"/>
    <w:rsid w:val="00611D70"/>
    <w:rsid w:val="00620140"/>
    <w:rsid w:val="006248FE"/>
    <w:rsid w:val="006272C0"/>
    <w:rsid w:val="0065408E"/>
    <w:rsid w:val="00671A4B"/>
    <w:rsid w:val="00682149"/>
    <w:rsid w:val="0069265D"/>
    <w:rsid w:val="006C4A2F"/>
    <w:rsid w:val="006E11EF"/>
    <w:rsid w:val="006F3D4E"/>
    <w:rsid w:val="007216F2"/>
    <w:rsid w:val="00730AB6"/>
    <w:rsid w:val="00736AF5"/>
    <w:rsid w:val="00766A04"/>
    <w:rsid w:val="007A06F3"/>
    <w:rsid w:val="007A5D05"/>
    <w:rsid w:val="007B1781"/>
    <w:rsid w:val="007C0188"/>
    <w:rsid w:val="007C6A0D"/>
    <w:rsid w:val="007E7300"/>
    <w:rsid w:val="008239E4"/>
    <w:rsid w:val="008701D8"/>
    <w:rsid w:val="00877F44"/>
    <w:rsid w:val="008826BE"/>
    <w:rsid w:val="008851D4"/>
    <w:rsid w:val="008A5D4A"/>
    <w:rsid w:val="008C22BE"/>
    <w:rsid w:val="008C238A"/>
    <w:rsid w:val="008C3D44"/>
    <w:rsid w:val="008D506D"/>
    <w:rsid w:val="008D53C5"/>
    <w:rsid w:val="008D75CB"/>
    <w:rsid w:val="008F0282"/>
    <w:rsid w:val="008F52BF"/>
    <w:rsid w:val="008F5841"/>
    <w:rsid w:val="00915EBE"/>
    <w:rsid w:val="00921AB2"/>
    <w:rsid w:val="00926DDF"/>
    <w:rsid w:val="00990DB2"/>
    <w:rsid w:val="009F40A3"/>
    <w:rsid w:val="009F4308"/>
    <w:rsid w:val="009F7F58"/>
    <w:rsid w:val="00A136C9"/>
    <w:rsid w:val="00A14360"/>
    <w:rsid w:val="00A1545E"/>
    <w:rsid w:val="00A331C2"/>
    <w:rsid w:val="00A333C9"/>
    <w:rsid w:val="00AE0E4A"/>
    <w:rsid w:val="00B00627"/>
    <w:rsid w:val="00B02368"/>
    <w:rsid w:val="00B100DA"/>
    <w:rsid w:val="00B12617"/>
    <w:rsid w:val="00B12B9B"/>
    <w:rsid w:val="00B272D9"/>
    <w:rsid w:val="00B3730B"/>
    <w:rsid w:val="00B40ED3"/>
    <w:rsid w:val="00B62CBD"/>
    <w:rsid w:val="00B8176E"/>
    <w:rsid w:val="00BB2A5A"/>
    <w:rsid w:val="00BB5941"/>
    <w:rsid w:val="00BB6E93"/>
    <w:rsid w:val="00BD3B98"/>
    <w:rsid w:val="00BE1CB5"/>
    <w:rsid w:val="00BE4ED5"/>
    <w:rsid w:val="00C06EE7"/>
    <w:rsid w:val="00C16A24"/>
    <w:rsid w:val="00C437E7"/>
    <w:rsid w:val="00C64EC5"/>
    <w:rsid w:val="00C804C9"/>
    <w:rsid w:val="00C83556"/>
    <w:rsid w:val="00C85D19"/>
    <w:rsid w:val="00C90315"/>
    <w:rsid w:val="00C9339D"/>
    <w:rsid w:val="00CB73A4"/>
    <w:rsid w:val="00CC7D7D"/>
    <w:rsid w:val="00CD0482"/>
    <w:rsid w:val="00CF467D"/>
    <w:rsid w:val="00D053D8"/>
    <w:rsid w:val="00D2644B"/>
    <w:rsid w:val="00D418A0"/>
    <w:rsid w:val="00D70E3C"/>
    <w:rsid w:val="00DF06E7"/>
    <w:rsid w:val="00DF7C3E"/>
    <w:rsid w:val="00E23ECB"/>
    <w:rsid w:val="00E30D19"/>
    <w:rsid w:val="00E4302F"/>
    <w:rsid w:val="00E55C28"/>
    <w:rsid w:val="00E74C2B"/>
    <w:rsid w:val="00EB0C9A"/>
    <w:rsid w:val="00EC2646"/>
    <w:rsid w:val="00EC7463"/>
    <w:rsid w:val="00F17B7F"/>
    <w:rsid w:val="00F50123"/>
    <w:rsid w:val="00F51BE3"/>
    <w:rsid w:val="00F51D0D"/>
    <w:rsid w:val="00F83116"/>
    <w:rsid w:val="00F85F8D"/>
    <w:rsid w:val="00FA31D5"/>
    <w:rsid w:val="00FB05CD"/>
    <w:rsid w:val="00FB0C69"/>
    <w:rsid w:val="00FB3875"/>
    <w:rsid w:val="00FC0484"/>
    <w:rsid w:val="00FC44A9"/>
    <w:rsid w:val="00FD5625"/>
    <w:rsid w:val="00FE224B"/>
    <w:rsid w:val="00FE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D1DC7C4-DE49-4A94-AF13-62BED62CD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">
    <w:name w:val="Table Grid"/>
    <w:basedOn w:val="a1"/>
    <w:uiPriority w:val="59"/>
    <w:rsid w:val="00C80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2F34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F3402"/>
  </w:style>
  <w:style w:type="paragraph" w:styleId="af2">
    <w:name w:val="footer"/>
    <w:basedOn w:val="a"/>
    <w:link w:val="af3"/>
    <w:uiPriority w:val="99"/>
    <w:unhideWhenUsed/>
    <w:rsid w:val="002F34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F3402"/>
  </w:style>
  <w:style w:type="character" w:styleId="af4">
    <w:name w:val="Hyperlink"/>
    <w:basedOn w:val="a0"/>
    <w:uiPriority w:val="99"/>
    <w:unhideWhenUsed/>
    <w:rsid w:val="002E46C3"/>
    <w:rPr>
      <w:color w:val="0000FF" w:themeColor="hyperlink"/>
      <w:u w:val="single"/>
    </w:rPr>
  </w:style>
  <w:style w:type="character" w:styleId="af5">
    <w:name w:val="FollowedHyperlink"/>
    <w:basedOn w:val="a0"/>
    <w:uiPriority w:val="99"/>
    <w:semiHidden/>
    <w:unhideWhenUsed/>
    <w:rsid w:val="002E46C3"/>
    <w:rPr>
      <w:color w:val="800080" w:themeColor="followedHyperlink"/>
      <w:u w:val="single"/>
    </w:rPr>
  </w:style>
  <w:style w:type="character" w:styleId="af6">
    <w:name w:val="Placeholder Text"/>
    <w:basedOn w:val="a0"/>
    <w:uiPriority w:val="99"/>
    <w:semiHidden/>
    <w:rsid w:val="002E46C3"/>
    <w:rPr>
      <w:color w:val="808080"/>
    </w:rPr>
  </w:style>
  <w:style w:type="paragraph" w:styleId="af7">
    <w:name w:val="Balloon Text"/>
    <w:basedOn w:val="a"/>
    <w:link w:val="af8"/>
    <w:uiPriority w:val="99"/>
    <w:semiHidden/>
    <w:unhideWhenUsed/>
    <w:rsid w:val="00501C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501CF9"/>
    <w:rPr>
      <w:rFonts w:ascii="Segoe UI" w:hAnsi="Segoe UI" w:cs="Segoe UI"/>
      <w:sz w:val="18"/>
      <w:szCs w:val="18"/>
    </w:rPr>
  </w:style>
  <w:style w:type="character" w:styleId="af9">
    <w:name w:val="Subtle Emphasis"/>
    <w:basedOn w:val="a0"/>
    <w:uiPriority w:val="19"/>
    <w:qFormat/>
    <w:rsid w:val="00381B53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4842.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84842.1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E413F3A0E20077B166AD8BF0C5C7BA6B168C0A6516B0A05264FFF9A70A929718A16BE3BFCDC8229R1FCL" TargetMode="Externa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7746-01-018.REGIONS\Documents\&#1055;&#1086;&#1083;&#1100;&#1079;&#1086;&#1074;&#1072;&#1090;&#1077;&#1083;&#1100;&#1089;&#1082;&#1080;&#1077;%20&#1096;&#1072;&#1073;&#1083;&#1086;&#1085;&#1099;%20Office\&#1043;&#1053;&#1048;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169"/>
    <w:rsid w:val="00866AAA"/>
    <w:rsid w:val="00B5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55169"/>
    <w:rPr>
      <w:color w:val="808080"/>
    </w:rPr>
  </w:style>
  <w:style w:type="paragraph" w:customStyle="1" w:styleId="A5B757F9A5D740E8A623915C4E76317F">
    <w:name w:val="A5B757F9A5D740E8A623915C4E76317F"/>
    <w:rsid w:val="00B55169"/>
  </w:style>
  <w:style w:type="paragraph" w:customStyle="1" w:styleId="CCE0EB31F2C1467F94897862308ABE9F">
    <w:name w:val="CCE0EB31F2C1467F94897862308ABE9F"/>
    <w:rsid w:val="00B55169"/>
  </w:style>
  <w:style w:type="paragraph" w:customStyle="1" w:styleId="FAC2D1989BC4463B8E312696F39D7C12">
    <w:name w:val="FAC2D1989BC4463B8E312696F39D7C12"/>
    <w:rsid w:val="00B5516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5115B-A437-414E-8116-CB7AEE328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ГНИ</Template>
  <TotalTime>81</TotalTime>
  <Pages>9</Pages>
  <Words>3663</Words>
  <Characters>20880</Characters>
  <Application>Microsoft Office Word</Application>
  <DocSecurity>0</DocSecurity>
  <Lines>174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7746-01-018</dc:creator>
  <cp:lastModifiedBy>Ефимова Наталья Борисовна</cp:lastModifiedBy>
  <cp:revision>82</cp:revision>
  <cp:lastPrinted>2020-07-09T13:23:00Z</cp:lastPrinted>
  <dcterms:created xsi:type="dcterms:W3CDTF">2017-12-08T12:44:00Z</dcterms:created>
  <dcterms:modified xsi:type="dcterms:W3CDTF">2023-08-31T09:38:00Z</dcterms:modified>
</cp:coreProperties>
</file>